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0E" w:rsidRPr="00F71D57" w:rsidRDefault="0011750E" w:rsidP="00F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F71D57">
        <w:rPr>
          <w:rFonts w:ascii="Times New Roman" w:hAnsi="Times New Roman"/>
          <w:sz w:val="24"/>
          <w:szCs w:val="24"/>
        </w:rPr>
        <w:t>УНИЦИПАЛЬНОЕ ЗАДАНИЕ</w:t>
      </w:r>
    </w:p>
    <w:p w:rsidR="0011750E" w:rsidRPr="004862A5" w:rsidRDefault="0011750E" w:rsidP="00F7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2A5">
        <w:rPr>
          <w:rFonts w:ascii="Times New Roman" w:hAnsi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11750E" w:rsidRPr="004862A5" w:rsidRDefault="0011750E" w:rsidP="00F7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2A5">
        <w:rPr>
          <w:rFonts w:ascii="Times New Roman" w:hAnsi="Times New Roman"/>
          <w:b/>
          <w:sz w:val="24"/>
          <w:szCs w:val="24"/>
        </w:rPr>
        <w:t>«Основная общеобразовательная школа с.Преображенка  Кировского района»</w:t>
      </w:r>
    </w:p>
    <w:p w:rsidR="0011750E" w:rsidRPr="00F71D57" w:rsidRDefault="0011750E" w:rsidP="00F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на 2017 год</w:t>
      </w:r>
    </w:p>
    <w:p w:rsidR="0011750E" w:rsidRPr="00F71D57" w:rsidRDefault="0011750E" w:rsidP="00F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750E" w:rsidRPr="00BB6583" w:rsidRDefault="0011750E" w:rsidP="00BB65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</w:rPr>
        <w:tab/>
      </w:r>
      <w:r w:rsidRPr="00F71D57">
        <w:rPr>
          <w:rFonts w:ascii="Times New Roman" w:hAnsi="Times New Roman"/>
        </w:rPr>
        <w:tab/>
      </w:r>
      <w:r w:rsidRPr="00F71D57">
        <w:rPr>
          <w:rFonts w:ascii="Times New Roman" w:hAnsi="Times New Roman"/>
        </w:rPr>
        <w:tab/>
        <w:t xml:space="preserve">     </w:t>
      </w:r>
      <w:r w:rsidRPr="00F71D57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bCs/>
        </w:rPr>
        <w:t>Ч</w:t>
      </w:r>
      <w:r w:rsidRPr="00F71D57">
        <w:rPr>
          <w:rFonts w:ascii="Times New Roman" w:hAnsi="Times New Roman"/>
          <w:b/>
          <w:bCs/>
        </w:rPr>
        <w:t xml:space="preserve">асть 1. Сведения об оказываемых муниципальных услугах </w:t>
      </w:r>
      <w:r w:rsidRPr="00F71D57">
        <w:rPr>
          <w:rFonts w:ascii="Times New Roman" w:hAnsi="Times New Roman"/>
          <w:color w:val="000000"/>
        </w:rPr>
        <w:t xml:space="preserve">                            </w:t>
      </w:r>
    </w:p>
    <w:p w:rsidR="0011750E" w:rsidRPr="00F71D57" w:rsidRDefault="0011750E" w:rsidP="004862A5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</w:rPr>
      </w:pPr>
      <w:r w:rsidRPr="00F71D57">
        <w:rPr>
          <w:rFonts w:ascii="Times New Roman" w:hAnsi="Times New Roman"/>
          <w:b/>
        </w:rPr>
        <w:t>Раздел 1</w:t>
      </w:r>
    </w:p>
    <w:p w:rsidR="0011750E" w:rsidRPr="00F71D57" w:rsidRDefault="0011750E" w:rsidP="00103EF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F71D57">
        <w:rPr>
          <w:rFonts w:ascii="Times New Roman" w:hAnsi="Times New Roman"/>
          <w:b/>
          <w:color w:val="000000"/>
        </w:rPr>
        <w:t>1.</w:t>
      </w:r>
      <w:r w:rsidRPr="00F71D57">
        <w:rPr>
          <w:rFonts w:ascii="Times New Roman" w:hAnsi="Times New Roman"/>
          <w:color w:val="000000"/>
        </w:rPr>
        <w:t xml:space="preserve"> Наименование муниципальной услуги -  </w:t>
      </w:r>
      <w:r w:rsidRPr="00F71D57">
        <w:rPr>
          <w:rFonts w:ascii="Times New Roman" w:hAnsi="Times New Roman"/>
          <w:b/>
          <w:color w:val="000000"/>
        </w:rPr>
        <w:t xml:space="preserve">организация присмотра и ухода. </w:t>
      </w:r>
      <w:r w:rsidRPr="00F71D57">
        <w:rPr>
          <w:rFonts w:ascii="Times New Roman" w:hAnsi="Times New Roman"/>
          <w:color w:val="000000"/>
        </w:rPr>
        <w:t>(платная муниципальная услуга)</w:t>
      </w:r>
    </w:p>
    <w:p w:rsidR="0011750E" w:rsidRPr="00F71D57" w:rsidRDefault="0011750E" w:rsidP="00103E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b/>
          <w:color w:val="000000"/>
        </w:rPr>
        <w:t>2.</w:t>
      </w:r>
      <w:r w:rsidRPr="00F71D57">
        <w:rPr>
          <w:rFonts w:ascii="Times New Roman" w:hAnsi="Times New Roman"/>
          <w:color w:val="000000"/>
        </w:rPr>
        <w:t xml:space="preserve"> Категории потребителей государственной услуги - жители Кировского  муниципального района, в возрасте от </w:t>
      </w:r>
      <w:r w:rsidRPr="00F71D57">
        <w:rPr>
          <w:rFonts w:ascii="Times New Roman" w:hAnsi="Times New Roman"/>
        </w:rPr>
        <w:t xml:space="preserve">1,5 лет до </w:t>
      </w:r>
      <w:r>
        <w:rPr>
          <w:rFonts w:ascii="Times New Roman" w:hAnsi="Times New Roman"/>
        </w:rPr>
        <w:t>7</w:t>
      </w:r>
      <w:r w:rsidRPr="00F71D57">
        <w:rPr>
          <w:rFonts w:ascii="Times New Roman" w:hAnsi="Times New Roman"/>
        </w:rPr>
        <w:t xml:space="preserve"> лет</w:t>
      </w:r>
      <w:r w:rsidRPr="00F71D57">
        <w:rPr>
          <w:rFonts w:ascii="Times New Roman" w:hAnsi="Times New Roman"/>
          <w:color w:val="000000"/>
        </w:rPr>
        <w:t xml:space="preserve">.    </w:t>
      </w:r>
    </w:p>
    <w:p w:rsidR="0011750E" w:rsidRPr="00F71D57" w:rsidRDefault="0011750E" w:rsidP="00103E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 xml:space="preserve">3. Показатели, характеризующие качество муниципальной услуги </w:t>
      </w:r>
    </w:p>
    <w:p w:rsidR="0011750E" w:rsidRPr="00F71D57" w:rsidRDefault="0011750E" w:rsidP="00103EF1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3.1. Показатели, характеризующие качество муниципальной услуги </w:t>
      </w:r>
    </w:p>
    <w:tbl>
      <w:tblPr>
        <w:tblW w:w="15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4680"/>
        <w:gridCol w:w="1440"/>
        <w:gridCol w:w="1620"/>
        <w:gridCol w:w="1676"/>
        <w:gridCol w:w="2564"/>
      </w:tblGrid>
      <w:tr w:rsidR="0011750E" w:rsidRPr="008056A0" w:rsidTr="004862A5">
        <w:trPr>
          <w:trHeight w:val="556"/>
        </w:trPr>
        <w:tc>
          <w:tcPr>
            <w:tcW w:w="3600" w:type="dxa"/>
            <w:vMerge w:val="restart"/>
            <w:vAlign w:val="center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0" w:type="dxa"/>
            <w:gridSpan w:val="2"/>
          </w:tcPr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муниципальной услуги</w:t>
            </w:r>
          </w:p>
        </w:tc>
        <w:tc>
          <w:tcPr>
            <w:tcW w:w="3296" w:type="dxa"/>
            <w:gridSpan w:val="2"/>
          </w:tcPr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муниципальной услуги </w:t>
            </w:r>
          </w:p>
        </w:tc>
        <w:tc>
          <w:tcPr>
            <w:tcW w:w="2564" w:type="dxa"/>
            <w:vMerge w:val="restart"/>
            <w:vAlign w:val="center"/>
          </w:tcPr>
          <w:p w:rsidR="0011750E" w:rsidRPr="008056A0" w:rsidRDefault="0011750E" w:rsidP="001F4F93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Источник информации о значении показателя</w:t>
            </w:r>
          </w:p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1750E" w:rsidRPr="008056A0" w:rsidTr="004862A5">
        <w:trPr>
          <w:trHeight w:val="909"/>
        </w:trPr>
        <w:tc>
          <w:tcPr>
            <w:tcW w:w="3600" w:type="dxa"/>
            <w:vMerge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8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4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620" w:type="dxa"/>
          </w:tcPr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2016год</w:t>
            </w:r>
          </w:p>
        </w:tc>
        <w:tc>
          <w:tcPr>
            <w:tcW w:w="1676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</w:t>
            </w:r>
          </w:p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  <w:tc>
          <w:tcPr>
            <w:tcW w:w="2564" w:type="dxa"/>
            <w:vMerge/>
            <w:vAlign w:val="center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1750E" w:rsidRPr="008056A0" w:rsidTr="004862A5">
        <w:tc>
          <w:tcPr>
            <w:tcW w:w="360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1.Сохранность контингента воспитанников  </w:t>
            </w:r>
          </w:p>
        </w:tc>
        <w:tc>
          <w:tcPr>
            <w:tcW w:w="468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детей на конец отчетного периода: количество детей на  начало периода х 100</w:t>
            </w:r>
          </w:p>
        </w:tc>
        <w:tc>
          <w:tcPr>
            <w:tcW w:w="144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ind w:right="773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676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564" w:type="dxa"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Статистический отчет</w:t>
            </w:r>
          </w:p>
        </w:tc>
      </w:tr>
      <w:tr w:rsidR="0011750E" w:rsidRPr="008056A0" w:rsidTr="004862A5">
        <w:tc>
          <w:tcPr>
            <w:tcW w:w="360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2.Наполняемость ДОУ</w:t>
            </w:r>
          </w:p>
        </w:tc>
        <w:tc>
          <w:tcPr>
            <w:tcW w:w="468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Фактическое количество детей : плановое количество (по нормам СанПиН) </w:t>
            </w:r>
            <w:r w:rsidRPr="008056A0">
              <w:rPr>
                <w:rFonts w:ascii="Times New Roman" w:hAnsi="Times New Roman"/>
                <w:lang w:val="en-US"/>
              </w:rPr>
              <w:t>x</w:t>
            </w:r>
            <w:r w:rsidRPr="008056A0">
              <w:rPr>
                <w:rFonts w:ascii="Times New Roman" w:hAnsi="Times New Roman"/>
              </w:rPr>
              <w:t xml:space="preserve"> 100</w:t>
            </w:r>
          </w:p>
        </w:tc>
        <w:tc>
          <w:tcPr>
            <w:tcW w:w="144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1676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менее</w:t>
            </w:r>
          </w:p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564" w:type="dxa"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Статистический отчет</w:t>
            </w:r>
          </w:p>
        </w:tc>
      </w:tr>
      <w:tr w:rsidR="0011750E" w:rsidRPr="008056A0" w:rsidTr="004862A5">
        <w:tc>
          <w:tcPr>
            <w:tcW w:w="360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3.Посещаемость</w:t>
            </w:r>
          </w:p>
        </w:tc>
        <w:tc>
          <w:tcPr>
            <w:tcW w:w="468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План детодней : фактическое количество детодней х 100</w:t>
            </w:r>
          </w:p>
        </w:tc>
        <w:tc>
          <w:tcPr>
            <w:tcW w:w="144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11750E" w:rsidRPr="004862A5" w:rsidRDefault="0011750E" w:rsidP="00766D60">
            <w:pPr>
              <w:tabs>
                <w:tab w:val="left" w:pos="6840"/>
                <w:tab w:val="left" w:pos="9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2A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676" w:type="dxa"/>
          </w:tcPr>
          <w:p w:rsidR="0011750E" w:rsidRDefault="0011750E" w:rsidP="004862A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:rsidR="0011750E" w:rsidRPr="004862A5" w:rsidRDefault="0011750E" w:rsidP="004862A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64" w:type="dxa"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Статистический отчет</w:t>
            </w:r>
          </w:p>
        </w:tc>
      </w:tr>
      <w:tr w:rsidR="0011750E" w:rsidRPr="008056A0" w:rsidTr="004862A5">
        <w:tc>
          <w:tcPr>
            <w:tcW w:w="360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4.Заболеваемость</w:t>
            </w:r>
          </w:p>
        </w:tc>
        <w:tc>
          <w:tcPr>
            <w:tcW w:w="468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Детодней на одного ребенка за отчетный период</w:t>
            </w:r>
          </w:p>
        </w:tc>
        <w:tc>
          <w:tcPr>
            <w:tcW w:w="144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дни</w:t>
            </w:r>
          </w:p>
        </w:tc>
        <w:tc>
          <w:tcPr>
            <w:tcW w:w="1620" w:type="dxa"/>
          </w:tcPr>
          <w:p w:rsidR="0011750E" w:rsidRPr="004862A5" w:rsidRDefault="0011750E" w:rsidP="00766D60">
            <w:pPr>
              <w:tabs>
                <w:tab w:val="left" w:pos="6840"/>
                <w:tab w:val="left" w:pos="9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2A5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1676" w:type="dxa"/>
          </w:tcPr>
          <w:p w:rsidR="0011750E" w:rsidRPr="004862A5" w:rsidRDefault="0011750E" w:rsidP="004862A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2A5">
              <w:rPr>
                <w:rFonts w:ascii="Times New Roman" w:hAnsi="Times New Roman"/>
                <w:sz w:val="24"/>
                <w:szCs w:val="24"/>
              </w:rPr>
              <w:t>не более</w:t>
            </w:r>
          </w:p>
          <w:p w:rsidR="0011750E" w:rsidRPr="004862A5" w:rsidRDefault="0011750E" w:rsidP="004862A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2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4" w:type="dxa"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Статистический отчет</w:t>
            </w:r>
          </w:p>
        </w:tc>
      </w:tr>
      <w:tr w:rsidR="0011750E" w:rsidRPr="008056A0" w:rsidTr="004862A5">
        <w:tc>
          <w:tcPr>
            <w:tcW w:w="360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5. Наличие обоснованных жалоб потребителей на качество присмотра и ухода</w:t>
            </w:r>
          </w:p>
        </w:tc>
        <w:tc>
          <w:tcPr>
            <w:tcW w:w="46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жалоб: количество воспитанников х 100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11750E" w:rsidRPr="004862A5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2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6" w:type="dxa"/>
          </w:tcPr>
          <w:p w:rsidR="0011750E" w:rsidRPr="004862A5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2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64" w:type="dxa"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</w:tr>
      <w:tr w:rsidR="0011750E" w:rsidRPr="008056A0" w:rsidTr="004862A5">
        <w:trPr>
          <w:trHeight w:val="934"/>
        </w:trPr>
        <w:tc>
          <w:tcPr>
            <w:tcW w:w="360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6.Наличие   нарушений в области санитарной, пожарной безопасности, выявленных контролирую щими органами</w:t>
            </w:r>
          </w:p>
        </w:tc>
        <w:tc>
          <w:tcPr>
            <w:tcW w:w="46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Предписания, зависящие от действий сотрудников 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Ед.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67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2564" w:type="dxa"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Предписания</w:t>
            </w:r>
          </w:p>
        </w:tc>
      </w:tr>
      <w:tr w:rsidR="0011750E" w:rsidRPr="008056A0" w:rsidTr="004862A5">
        <w:tc>
          <w:tcPr>
            <w:tcW w:w="360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7.Обеспеченность учебно- вспомогательными кад рами (укомплектованность штатов)</w:t>
            </w:r>
          </w:p>
        </w:tc>
        <w:tc>
          <w:tcPr>
            <w:tcW w:w="468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Фактическое количество учебно-вспомогательного персонала : штатная численность х  100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67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564" w:type="dxa"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Штатное расписание</w:t>
            </w:r>
          </w:p>
        </w:tc>
      </w:tr>
      <w:tr w:rsidR="0011750E" w:rsidRPr="008056A0" w:rsidTr="004862A5">
        <w:tc>
          <w:tcPr>
            <w:tcW w:w="360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8. Курсовая подготовка учебно-вспомогательного персонала</w:t>
            </w:r>
          </w:p>
        </w:tc>
        <w:tc>
          <w:tcPr>
            <w:tcW w:w="4680" w:type="dxa"/>
          </w:tcPr>
          <w:p w:rsidR="0011750E" w:rsidRPr="008056A0" w:rsidRDefault="0011750E" w:rsidP="00103EF1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учебно-вспомогате льного пер</w:t>
            </w:r>
            <w:r>
              <w:rPr>
                <w:rFonts w:ascii="Times New Roman" w:hAnsi="Times New Roman"/>
              </w:rPr>
              <w:t xml:space="preserve">сонала с  курсовой подготовкой: </w:t>
            </w:r>
            <w:r w:rsidRPr="008056A0">
              <w:rPr>
                <w:rFonts w:ascii="Times New Roman" w:hAnsi="Times New Roman"/>
              </w:rPr>
              <w:t xml:space="preserve">фактическое количество учебно-вспомогательного персонала  </w:t>
            </w:r>
            <w:r w:rsidRPr="008056A0">
              <w:rPr>
                <w:rFonts w:ascii="Times New Roman" w:hAnsi="Times New Roman"/>
                <w:lang w:val="en-US"/>
              </w:rPr>
              <w:t>x</w:t>
            </w:r>
            <w:r w:rsidRPr="008056A0">
              <w:rPr>
                <w:rFonts w:ascii="Times New Roman" w:hAnsi="Times New Roman"/>
              </w:rPr>
              <w:t xml:space="preserve"> 100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67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564" w:type="dxa"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 ( </w:t>
      </w:r>
      <w:r w:rsidRPr="00F71D57">
        <w:rPr>
          <w:rFonts w:ascii="Times New Roman" w:hAnsi="Times New Roman"/>
          <w:u w:val="single"/>
        </w:rPr>
        <w:t>+</w:t>
      </w:r>
      <w:r w:rsidRPr="00F71D57">
        <w:rPr>
          <w:rFonts w:ascii="Times New Roman" w:hAnsi="Times New Roman"/>
        </w:rPr>
        <w:t>5%)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 xml:space="preserve">3.2.Показатели, характеризующие объем (содержание) муниципальной услуги </w:t>
      </w:r>
    </w:p>
    <w:tbl>
      <w:tblPr>
        <w:tblW w:w="1568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24"/>
        <w:gridCol w:w="1236"/>
        <w:gridCol w:w="1420"/>
        <w:gridCol w:w="1618"/>
        <w:gridCol w:w="1666"/>
        <w:gridCol w:w="1887"/>
        <w:gridCol w:w="9"/>
        <w:gridCol w:w="1624"/>
      </w:tblGrid>
      <w:tr w:rsidR="0011750E" w:rsidRPr="008056A0" w:rsidTr="004862A5">
        <w:trPr>
          <w:cantSplit/>
          <w:trHeight w:val="578"/>
        </w:trPr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1750E" w:rsidRPr="00F71D57" w:rsidRDefault="0011750E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1750E" w:rsidRPr="00F71D57" w:rsidRDefault="0011750E" w:rsidP="00F71D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1750E" w:rsidRPr="00F71D57" w:rsidRDefault="0011750E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11750E" w:rsidRPr="00F71D57" w:rsidRDefault="0011750E" w:rsidP="00F71D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750E" w:rsidRPr="00F71D57" w:rsidRDefault="0011750E" w:rsidP="00D513A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</w:t>
            </w:r>
            <w:r w:rsidRPr="00F71D57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Среднегодовой размер платы (цена, тариф) (руб.)</w:t>
            </w:r>
          </w:p>
        </w:tc>
        <w:tc>
          <w:tcPr>
            <w:tcW w:w="1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Источник информации о значении показателя</w:t>
            </w:r>
          </w:p>
        </w:tc>
      </w:tr>
      <w:tr w:rsidR="0011750E" w:rsidRPr="008056A0" w:rsidTr="004862A5">
        <w:trPr>
          <w:cantSplit/>
          <w:trHeight w:val="710"/>
        </w:trPr>
        <w:tc>
          <w:tcPr>
            <w:tcW w:w="6224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6" w:type="dxa"/>
            <w:vMerge/>
            <w:tcBorders>
              <w:left w:val="single" w:sz="4" w:space="0" w:color="000000"/>
            </w:tcBorders>
            <w:vAlign w:val="center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</w:tcBorders>
          </w:tcPr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 год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</w:t>
            </w: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11750E" w:rsidRPr="00F71D57" w:rsidRDefault="0011750E" w:rsidP="001F4F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2016год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</w:t>
            </w: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  <w:tc>
          <w:tcPr>
            <w:tcW w:w="1633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1750E" w:rsidRPr="008056A0" w:rsidTr="004862A5">
        <w:trPr>
          <w:cantSplit/>
          <w:trHeight w:val="240"/>
        </w:trPr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1. Количество обучающихся, получивших муниципальную услугу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50E" w:rsidRPr="00F71D57" w:rsidRDefault="0011750E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50E" w:rsidRPr="00F71D57" w:rsidRDefault="0011750E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50E" w:rsidRPr="00F71D57" w:rsidRDefault="0011750E" w:rsidP="005F098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75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750E" w:rsidRPr="00BB6583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BB6583">
              <w:rPr>
                <w:rFonts w:ascii="Times New Roman" w:hAnsi="Times New Roman"/>
              </w:rPr>
              <w:t>75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Статистический отчет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(чел.)  ( </w:t>
      </w:r>
      <w:r w:rsidRPr="00F71D57">
        <w:rPr>
          <w:rFonts w:ascii="Times New Roman" w:hAnsi="Times New Roman"/>
          <w:u w:val="single"/>
        </w:rPr>
        <w:t>+</w:t>
      </w:r>
      <w:r w:rsidRPr="00F71D57">
        <w:rPr>
          <w:rFonts w:ascii="Times New Roman" w:hAnsi="Times New Roman"/>
        </w:rPr>
        <w:t xml:space="preserve"> 5)</w:t>
      </w:r>
    </w:p>
    <w:p w:rsidR="0011750E" w:rsidRPr="00F71D57" w:rsidRDefault="0011750E" w:rsidP="00F71D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D57">
        <w:rPr>
          <w:rFonts w:ascii="Times New Roman" w:hAnsi="Times New Roman" w:cs="Times New Roman"/>
          <w:sz w:val="24"/>
          <w:szCs w:val="24"/>
        </w:rPr>
        <w:t xml:space="preserve">4. Порядок оказания муниципальной услуги </w:t>
      </w:r>
    </w:p>
    <w:p w:rsidR="0011750E" w:rsidRPr="00F71D57" w:rsidRDefault="0011750E" w:rsidP="004862A5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71D57">
        <w:rPr>
          <w:rFonts w:ascii="Times New Roman" w:hAnsi="Times New Roman"/>
          <w:sz w:val="26"/>
          <w:szCs w:val="26"/>
        </w:rPr>
        <w:t>Муниципальная услуга оказывается на базе муниципального бюджетного   общеобразовательного учреждения  «Основная общеобразовательная школа с.</w:t>
      </w:r>
      <w:r>
        <w:rPr>
          <w:rFonts w:ascii="Times New Roman" w:hAnsi="Times New Roman"/>
          <w:sz w:val="26"/>
          <w:szCs w:val="26"/>
        </w:rPr>
        <w:t>Преображенка</w:t>
      </w:r>
      <w:r w:rsidRPr="00F71D57">
        <w:rPr>
          <w:rFonts w:ascii="Times New Roman" w:hAnsi="Times New Roman"/>
          <w:sz w:val="26"/>
          <w:szCs w:val="26"/>
        </w:rPr>
        <w:t xml:space="preserve"> Кировского района». Лицо, ответственное за организацию оказания муниципальной услуги: </w:t>
      </w:r>
      <w:r>
        <w:rPr>
          <w:rFonts w:ascii="Times New Roman" w:hAnsi="Times New Roman"/>
          <w:sz w:val="26"/>
          <w:szCs w:val="26"/>
        </w:rPr>
        <w:t>Алифиренко Л.В.</w:t>
      </w:r>
      <w:r w:rsidRPr="00F71D57">
        <w:rPr>
          <w:rFonts w:ascii="Times New Roman" w:hAnsi="Times New Roman"/>
          <w:sz w:val="26"/>
          <w:szCs w:val="26"/>
        </w:rPr>
        <w:t>. – директор МБОУ «Основная общеобразовательная школа с.</w:t>
      </w:r>
      <w:r>
        <w:rPr>
          <w:rFonts w:ascii="Times New Roman" w:hAnsi="Times New Roman"/>
          <w:sz w:val="26"/>
          <w:szCs w:val="26"/>
        </w:rPr>
        <w:t>Преображенка</w:t>
      </w:r>
      <w:r w:rsidRPr="00F71D57">
        <w:rPr>
          <w:rFonts w:ascii="Times New Roman" w:hAnsi="Times New Roman"/>
          <w:sz w:val="26"/>
          <w:szCs w:val="26"/>
        </w:rPr>
        <w:t xml:space="preserve">  Кировского района», тел. 8-42-354-2</w:t>
      </w:r>
      <w:r>
        <w:rPr>
          <w:rFonts w:ascii="Times New Roman" w:hAnsi="Times New Roman"/>
          <w:sz w:val="26"/>
          <w:szCs w:val="26"/>
        </w:rPr>
        <w:t>9-6-33</w:t>
      </w:r>
      <w:r w:rsidRPr="00F71D57">
        <w:rPr>
          <w:rFonts w:ascii="Times New Roman" w:hAnsi="Times New Roman"/>
          <w:sz w:val="26"/>
          <w:szCs w:val="26"/>
        </w:rPr>
        <w:t xml:space="preserve"> </w:t>
      </w:r>
    </w:p>
    <w:p w:rsidR="0011750E" w:rsidRPr="00F71D57" w:rsidRDefault="0011750E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Характеристика основных действий при оказании услуги: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Прием обучающихся в общеобразовательную организацию.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 xml:space="preserve">Реализация </w:t>
      </w:r>
      <w:r w:rsidRPr="00F71D57">
        <w:rPr>
          <w:rFonts w:ascii="Times New Roman" w:hAnsi="Times New Roman"/>
          <w:color w:val="000000"/>
          <w:sz w:val="24"/>
          <w:szCs w:val="24"/>
        </w:rPr>
        <w:t>основных общеобразовательных программ дошкольного образования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воспитательной работы.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питания обучающихся.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 xml:space="preserve">Организация оздоровления  детей </w:t>
      </w:r>
    </w:p>
    <w:p w:rsidR="0011750E" w:rsidRPr="00F71D57" w:rsidRDefault="0011750E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</w:rPr>
      </w:pP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4.1. Нормативные правовые акты, регулирующие порядок оказания муниципальной услуги</w:t>
      </w:r>
    </w:p>
    <w:p w:rsidR="0011750E" w:rsidRDefault="0011750E" w:rsidP="00D513A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«Санитарно эпидемиологические требования к устройству, содержанию и организации режима работы          дошкольных образовательных организаций", утверждённые постановлением Главного государственного  санитарного врача Российской Федерации  № 26 от 15 мая </w:t>
      </w:r>
      <w:smartTag w:uri="urn:schemas-microsoft-com:office:smarttags" w:element="metricconverter">
        <w:smartTagPr>
          <w:attr w:name="ProductID" w:val="2008 г"/>
        </w:smartTagPr>
        <w:r w:rsidRPr="00F71D57">
          <w:rPr>
            <w:rFonts w:ascii="Times New Roman" w:hAnsi="Times New Roman"/>
          </w:rPr>
          <w:t>2013 г</w:t>
        </w:r>
      </w:smartTag>
      <w:r w:rsidRPr="00F71D57">
        <w:rPr>
          <w:rFonts w:ascii="Times New Roman" w:hAnsi="Times New Roman"/>
        </w:rPr>
        <w:t xml:space="preserve">.; 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  <w:bCs/>
          <w:spacing w:val="-1"/>
        </w:rPr>
        <w:t>Административный регламент</w:t>
      </w:r>
      <w:r w:rsidRPr="00F71D57">
        <w:rPr>
          <w:rFonts w:ascii="Times New Roman" w:hAnsi="Times New Roman"/>
        </w:rPr>
        <w:t xml:space="preserve"> администрации Кировского муниципального района  по предоставлению муниципальной услуги «Прием заявлений о зачислении в муниципальные образовательные организации, реализующие основную образовательную программу дошкольного образования (детские сады), а также постановка на   соответствующий учет» утверждённого постановлением администрации Кировского муниципального района Приморского края от 04.08.2014 № 531;.</w:t>
      </w:r>
    </w:p>
    <w:p w:rsidR="0011750E" w:rsidRPr="00F71D57" w:rsidRDefault="0011750E" w:rsidP="00D513A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Устав </w:t>
      </w:r>
      <w:r w:rsidRPr="00F71D57">
        <w:rPr>
          <w:rFonts w:ascii="Times New Roman" w:hAnsi="Times New Roman"/>
          <w:color w:val="000000"/>
          <w:spacing w:val="-3"/>
        </w:rPr>
        <w:t>муниципального бюджетного</w:t>
      </w:r>
      <w:r w:rsidRPr="00F71D57">
        <w:rPr>
          <w:rFonts w:ascii="Times New Roman" w:hAnsi="Times New Roman"/>
        </w:rPr>
        <w:t xml:space="preserve"> общеобразовательного учреждения «Основная общеобразовательная школа</w:t>
      </w:r>
      <w:r w:rsidRPr="00F71D57">
        <w:rPr>
          <w:rFonts w:ascii="Times New Roman" w:hAnsi="Times New Roman"/>
          <w:sz w:val="26"/>
          <w:szCs w:val="26"/>
        </w:rPr>
        <w:t xml:space="preserve"> с.</w:t>
      </w:r>
      <w:r>
        <w:rPr>
          <w:rFonts w:ascii="Times New Roman" w:hAnsi="Times New Roman"/>
          <w:sz w:val="26"/>
          <w:szCs w:val="26"/>
        </w:rPr>
        <w:t>Преображенка</w:t>
      </w:r>
      <w:r w:rsidRPr="00F71D57">
        <w:rPr>
          <w:rFonts w:ascii="Times New Roman" w:hAnsi="Times New Roman"/>
          <w:sz w:val="26"/>
          <w:szCs w:val="26"/>
        </w:rPr>
        <w:t xml:space="preserve"> </w:t>
      </w:r>
      <w:r w:rsidRPr="00F71D57">
        <w:rPr>
          <w:rFonts w:ascii="Times New Roman" w:hAnsi="Times New Roman"/>
        </w:rPr>
        <w:t xml:space="preserve">Кировского района» 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4.2. Порядок информирования потенциальных потребителей муниципальной услуги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11750E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учреждение;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2</w:t>
      </w:r>
      <w:r w:rsidRPr="00F71D57">
        <w:rPr>
          <w:rFonts w:ascii="Times New Roman" w:hAnsi="Times New Roman"/>
          <w:b/>
        </w:rPr>
        <w:t>.</w:t>
      </w:r>
    </w:p>
    <w:p w:rsidR="0011750E" w:rsidRPr="00F71D57" w:rsidRDefault="0011750E" w:rsidP="00D513A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 w:rsidRPr="00F71D57">
        <w:rPr>
          <w:rFonts w:ascii="Times New Roman" w:hAnsi="Times New Roman"/>
          <w:color w:val="000000"/>
        </w:rPr>
        <w:t xml:space="preserve"> 1. Наименование услуги </w:t>
      </w:r>
      <w:r w:rsidRPr="00F71D57">
        <w:rPr>
          <w:rFonts w:ascii="Times New Roman" w:hAnsi="Times New Roman"/>
          <w:b/>
          <w:color w:val="000000"/>
          <w:u w:val="single"/>
        </w:rPr>
        <w:t>реализация основных общеобразовательных программ</w:t>
      </w:r>
      <w:r w:rsidRPr="00F71D57">
        <w:rPr>
          <w:rFonts w:ascii="Times New Roman" w:hAnsi="Times New Roman"/>
          <w:b/>
          <w:color w:val="000000"/>
        </w:rPr>
        <w:t xml:space="preserve"> </w:t>
      </w:r>
      <w:r w:rsidRPr="00F71D57">
        <w:rPr>
          <w:rFonts w:ascii="Times New Roman" w:hAnsi="Times New Roman"/>
          <w:b/>
          <w:color w:val="000000"/>
          <w:u w:val="single"/>
        </w:rPr>
        <w:t>начального общего образования</w:t>
      </w:r>
      <w:r w:rsidRPr="00F71D57">
        <w:rPr>
          <w:rFonts w:ascii="Times New Roman" w:hAnsi="Times New Roman"/>
          <w:color w:val="000000"/>
        </w:rPr>
        <w:t xml:space="preserve">                      </w:t>
      </w:r>
    </w:p>
    <w:p w:rsidR="0011750E" w:rsidRPr="00F71D57" w:rsidRDefault="0011750E" w:rsidP="00D513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 2. Категории потребителей услуги  </w:t>
      </w:r>
      <w:r w:rsidRPr="00F71D57">
        <w:rPr>
          <w:rFonts w:ascii="Times New Roman" w:hAnsi="Times New Roman"/>
          <w:color w:val="000000"/>
          <w:u w:val="single"/>
        </w:rPr>
        <w:t>физические лица</w:t>
      </w:r>
      <w:r w:rsidRPr="00F71D57">
        <w:rPr>
          <w:rFonts w:ascii="Times New Roman" w:hAnsi="Times New Roman"/>
          <w:u w:val="single"/>
        </w:rPr>
        <w:t xml:space="preserve">  </w:t>
      </w:r>
    </w:p>
    <w:p w:rsidR="0011750E" w:rsidRPr="00F71D57" w:rsidRDefault="0011750E" w:rsidP="00D513A0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</w:rPr>
      </w:pPr>
      <w:r w:rsidRPr="00F71D57">
        <w:rPr>
          <w:rFonts w:ascii="Times New Roman" w:hAnsi="Times New Roman"/>
          <w:color w:val="000000"/>
        </w:rPr>
        <w:t xml:space="preserve"> </w:t>
      </w:r>
      <w:r w:rsidRPr="00F71D57">
        <w:rPr>
          <w:rFonts w:ascii="Times New Roman" w:hAnsi="Times New Roman"/>
        </w:rPr>
        <w:t xml:space="preserve"> 3. Показатели, характеризующие качество и (или) объем (содержание) муниципальной услуги</w:t>
      </w:r>
    </w:p>
    <w:p w:rsidR="0011750E" w:rsidRPr="00F71D57" w:rsidRDefault="0011750E" w:rsidP="00D513A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 3.1. Показатели, характеризующие качество муниципальной услуги </w:t>
      </w:r>
    </w:p>
    <w:p w:rsidR="0011750E" w:rsidRPr="00F71D57" w:rsidRDefault="0011750E" w:rsidP="00D513A0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15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4016"/>
        <w:gridCol w:w="1496"/>
        <w:gridCol w:w="1924"/>
        <w:gridCol w:w="2036"/>
        <w:gridCol w:w="2538"/>
      </w:tblGrid>
      <w:tr w:rsidR="0011750E" w:rsidRPr="008056A0" w:rsidTr="004862A5">
        <w:trPr>
          <w:trHeight w:val="1072"/>
        </w:trPr>
        <w:tc>
          <w:tcPr>
            <w:tcW w:w="3168" w:type="dxa"/>
            <w:vMerge w:val="restart"/>
            <w:vAlign w:val="center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ind w:left="180" w:hanging="180"/>
              <w:jc w:val="center"/>
              <w:rPr>
                <w:rFonts w:ascii="Times New Roman" w:hAnsi="Times New Roman"/>
              </w:rPr>
            </w:pPr>
            <w:bookmarkStart w:id="0" w:name="OLE_LINK1"/>
            <w:bookmarkStart w:id="1" w:name="OLE_LINK4"/>
            <w:r w:rsidRPr="008056A0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  <w:bookmarkEnd w:id="0"/>
            <w:bookmarkEnd w:id="1"/>
          </w:p>
        </w:tc>
        <w:tc>
          <w:tcPr>
            <w:tcW w:w="5512" w:type="dxa"/>
            <w:gridSpan w:val="2"/>
            <w:vAlign w:val="center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муниципальной услуги</w:t>
            </w: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муниципальной услуги </w:t>
            </w:r>
          </w:p>
        </w:tc>
        <w:tc>
          <w:tcPr>
            <w:tcW w:w="2538" w:type="dxa"/>
            <w:vMerge w:val="restart"/>
            <w:vAlign w:val="center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Источник информации о значении показателя </w:t>
            </w: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 (исходные данные для ее расчета)</w:t>
            </w:r>
          </w:p>
        </w:tc>
      </w:tr>
      <w:tr w:rsidR="0011750E" w:rsidRPr="008056A0" w:rsidTr="004862A5">
        <w:trPr>
          <w:trHeight w:val="538"/>
        </w:trPr>
        <w:tc>
          <w:tcPr>
            <w:tcW w:w="3168" w:type="dxa"/>
            <w:vMerge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9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924" w:type="dxa"/>
            <w:vAlign w:val="center"/>
          </w:tcPr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2016год</w:t>
            </w:r>
          </w:p>
        </w:tc>
        <w:tc>
          <w:tcPr>
            <w:tcW w:w="203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</w:t>
            </w: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 год</w:t>
            </w:r>
          </w:p>
        </w:tc>
        <w:tc>
          <w:tcPr>
            <w:tcW w:w="2538" w:type="dxa"/>
            <w:vMerge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1750E" w:rsidRPr="008056A0" w:rsidTr="004862A5">
        <w:trPr>
          <w:trHeight w:val="538"/>
        </w:trPr>
        <w:tc>
          <w:tcPr>
            <w:tcW w:w="3168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Успеваемость</w:t>
            </w:r>
          </w:p>
        </w:tc>
        <w:tc>
          <w:tcPr>
            <w:tcW w:w="401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Удельный вес обучающихся, переведенных в следующий класс</w:t>
            </w:r>
          </w:p>
        </w:tc>
        <w:tc>
          <w:tcPr>
            <w:tcW w:w="1496" w:type="dxa"/>
            <w:vAlign w:val="center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  <w:vAlign w:val="center"/>
          </w:tcPr>
          <w:p w:rsidR="0011750E" w:rsidRPr="008056A0" w:rsidRDefault="0011750E" w:rsidP="00A359C7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97,6</w:t>
            </w:r>
          </w:p>
        </w:tc>
        <w:tc>
          <w:tcPr>
            <w:tcW w:w="203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538" w:type="dxa"/>
            <w:tcBorders>
              <w:top w:val="nil"/>
            </w:tcBorders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Решение педагогического совета, отчет по итогам учебного года </w:t>
            </w:r>
          </w:p>
        </w:tc>
      </w:tr>
      <w:tr w:rsidR="0011750E" w:rsidRPr="008056A0" w:rsidTr="004862A5">
        <w:trPr>
          <w:trHeight w:val="626"/>
        </w:trPr>
        <w:tc>
          <w:tcPr>
            <w:tcW w:w="3168" w:type="dxa"/>
            <w:vMerge w:val="restart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Качество обученности  </w:t>
            </w:r>
          </w:p>
        </w:tc>
        <w:tc>
          <w:tcPr>
            <w:tcW w:w="401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Качество знаний </w:t>
            </w:r>
          </w:p>
        </w:tc>
        <w:tc>
          <w:tcPr>
            <w:tcW w:w="1496" w:type="dxa"/>
            <w:vAlign w:val="center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  <w:vAlign w:val="center"/>
          </w:tcPr>
          <w:p w:rsidR="0011750E" w:rsidRPr="008056A0" w:rsidRDefault="0011750E" w:rsidP="00A359C7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36" w:type="dxa"/>
          </w:tcPr>
          <w:p w:rsidR="0011750E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менее </w:t>
            </w: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538" w:type="dxa"/>
            <w:tcBorders>
              <w:top w:val="nil"/>
            </w:tcBorders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Классные журналы, отчет по итогам учебного года</w:t>
            </w:r>
          </w:p>
        </w:tc>
      </w:tr>
      <w:tr w:rsidR="0011750E" w:rsidRPr="008056A0" w:rsidTr="004862A5">
        <w:trPr>
          <w:trHeight w:val="538"/>
        </w:trPr>
        <w:tc>
          <w:tcPr>
            <w:tcW w:w="3168" w:type="dxa"/>
            <w:vMerge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обучающихся – участников Всероссийских, региональных, муниципальных олимпиад</w:t>
            </w:r>
          </w:p>
        </w:tc>
        <w:tc>
          <w:tcPr>
            <w:tcW w:w="149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  <w:vAlign w:val="center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3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1750E" w:rsidRPr="008056A0" w:rsidRDefault="0011750E" w:rsidP="00F045CD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38" w:type="dxa"/>
            <w:tcBorders>
              <w:top w:val="nil"/>
            </w:tcBorders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 </w:t>
            </w: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Заявки на участие</w:t>
            </w:r>
          </w:p>
        </w:tc>
      </w:tr>
      <w:tr w:rsidR="0011750E" w:rsidRPr="008056A0" w:rsidTr="004862A5">
        <w:trPr>
          <w:trHeight w:val="538"/>
        </w:trPr>
        <w:tc>
          <w:tcPr>
            <w:tcW w:w="3168" w:type="dxa"/>
            <w:vMerge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обучающихся – победителей и призеров олимпиад по учебным предметам, научно-практических, исследовательских, мероприятий в сфере образования: </w:t>
            </w: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-Муниципальный уровень</w:t>
            </w: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-Региональный уровень</w:t>
            </w: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-Всероссийский уровень</w:t>
            </w:r>
          </w:p>
        </w:tc>
        <w:tc>
          <w:tcPr>
            <w:tcW w:w="149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Человек  </w:t>
            </w:r>
          </w:p>
        </w:tc>
        <w:tc>
          <w:tcPr>
            <w:tcW w:w="1924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5</w:t>
            </w:r>
          </w:p>
        </w:tc>
        <w:tc>
          <w:tcPr>
            <w:tcW w:w="203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5</w:t>
            </w:r>
          </w:p>
        </w:tc>
        <w:tc>
          <w:tcPr>
            <w:tcW w:w="2538" w:type="dxa"/>
            <w:tcBorders>
              <w:top w:val="nil"/>
            </w:tcBorders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Дипломы (грамоты), сертификаты </w:t>
            </w:r>
          </w:p>
        </w:tc>
      </w:tr>
      <w:tr w:rsidR="0011750E" w:rsidRPr="008056A0" w:rsidTr="004862A5">
        <w:trPr>
          <w:trHeight w:val="227"/>
        </w:trPr>
        <w:tc>
          <w:tcPr>
            <w:tcW w:w="3168" w:type="dxa"/>
            <w:vMerge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49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03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538" w:type="dxa"/>
            <w:tcBorders>
              <w:top w:val="nil"/>
            </w:tcBorders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Классные журналы, отчет по итогам учебного года</w:t>
            </w: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1750E" w:rsidRPr="008056A0" w:rsidTr="004862A5">
        <w:tc>
          <w:tcPr>
            <w:tcW w:w="3168" w:type="dxa"/>
            <w:vMerge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Обеспеченность компьютерной техникой </w:t>
            </w:r>
          </w:p>
        </w:tc>
        <w:tc>
          <w:tcPr>
            <w:tcW w:w="149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Кол-во уч-ся на 1 комп.</w:t>
            </w:r>
          </w:p>
        </w:tc>
        <w:tc>
          <w:tcPr>
            <w:tcW w:w="1924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203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2538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Результаты самообследования </w:t>
            </w:r>
          </w:p>
        </w:tc>
      </w:tr>
      <w:tr w:rsidR="0011750E" w:rsidRPr="008056A0" w:rsidTr="004862A5">
        <w:tc>
          <w:tcPr>
            <w:tcW w:w="3168" w:type="dxa"/>
            <w:vMerge w:val="restart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Обеспеченность кадрами (укомплектованность штатов)</w:t>
            </w:r>
          </w:p>
        </w:tc>
        <w:tc>
          <w:tcPr>
            <w:tcW w:w="401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педагогов, повышающих квалификацию, прошедших за последние 5 лет курсовую подготовку (в объеме не менее 72 часов)</w:t>
            </w:r>
          </w:p>
        </w:tc>
        <w:tc>
          <w:tcPr>
            <w:tcW w:w="149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03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538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Свидетельства (сертификат) о повышении квалификации</w:t>
            </w:r>
          </w:p>
        </w:tc>
      </w:tr>
      <w:tr w:rsidR="0011750E" w:rsidRPr="008056A0" w:rsidTr="004862A5">
        <w:tc>
          <w:tcPr>
            <w:tcW w:w="3168" w:type="dxa"/>
            <w:vMerge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педагогических работников, имеющих высшую и  первую квалификационную категорию</w:t>
            </w:r>
          </w:p>
        </w:tc>
        <w:tc>
          <w:tcPr>
            <w:tcW w:w="149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</w:tcPr>
          <w:p w:rsidR="0011750E" w:rsidRPr="008056A0" w:rsidRDefault="0011750E" w:rsidP="00A359C7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8056A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,6</w:t>
            </w:r>
          </w:p>
        </w:tc>
        <w:tc>
          <w:tcPr>
            <w:tcW w:w="2036" w:type="dxa"/>
          </w:tcPr>
          <w:p w:rsidR="0011750E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</w:t>
            </w:r>
          </w:p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2538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Тарификационные списки,</w:t>
            </w:r>
          </w:p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РИК – 83</w:t>
            </w:r>
          </w:p>
        </w:tc>
      </w:tr>
      <w:tr w:rsidR="0011750E" w:rsidRPr="008056A0" w:rsidTr="004862A5">
        <w:tc>
          <w:tcPr>
            <w:tcW w:w="3168" w:type="dxa"/>
            <w:vMerge w:val="restart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Качество образовательной услуги</w:t>
            </w:r>
          </w:p>
        </w:tc>
        <w:tc>
          <w:tcPr>
            <w:tcW w:w="401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обоснованных жалоб </w:t>
            </w:r>
          </w:p>
        </w:tc>
        <w:tc>
          <w:tcPr>
            <w:tcW w:w="1496" w:type="dxa"/>
          </w:tcPr>
          <w:p w:rsidR="0011750E" w:rsidRPr="008056A0" w:rsidRDefault="0011750E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</w:t>
            </w:r>
          </w:p>
        </w:tc>
        <w:tc>
          <w:tcPr>
            <w:tcW w:w="1924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203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2538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Журнал регистрации жалоб и обращений</w:t>
            </w:r>
          </w:p>
        </w:tc>
      </w:tr>
      <w:tr w:rsidR="0011750E" w:rsidRPr="008056A0" w:rsidTr="004862A5">
        <w:tc>
          <w:tcPr>
            <w:tcW w:w="3168" w:type="dxa"/>
            <w:vMerge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родителей (законных представителей), удовлетворенных условиями и качеством образования</w:t>
            </w:r>
          </w:p>
        </w:tc>
        <w:tc>
          <w:tcPr>
            <w:tcW w:w="149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036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2538" w:type="dxa"/>
          </w:tcPr>
          <w:p w:rsidR="0011750E" w:rsidRPr="008056A0" w:rsidRDefault="0011750E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Результаты социологического опроса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-  (+/- 5%)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3.2. Показатели, характеризующие объем (содержание) муниципальной услуги </w:t>
      </w:r>
    </w:p>
    <w:tbl>
      <w:tblPr>
        <w:tblW w:w="5021" w:type="pct"/>
        <w:tblLayout w:type="fixed"/>
        <w:tblLook w:val="0000"/>
      </w:tblPr>
      <w:tblGrid>
        <w:gridCol w:w="3190"/>
        <w:gridCol w:w="3433"/>
        <w:gridCol w:w="1372"/>
        <w:gridCol w:w="1630"/>
        <w:gridCol w:w="1422"/>
        <w:gridCol w:w="3801"/>
      </w:tblGrid>
      <w:tr w:rsidR="0011750E" w:rsidRPr="008056A0" w:rsidTr="00C42552">
        <w:tc>
          <w:tcPr>
            <w:tcW w:w="10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Наименование показателя</w:t>
            </w:r>
          </w:p>
        </w:tc>
        <w:tc>
          <w:tcPr>
            <w:tcW w:w="115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Единица измерения</w:t>
            </w:r>
          </w:p>
        </w:tc>
        <w:tc>
          <w:tcPr>
            <w:tcW w:w="10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Значение показателей объема (содержания) оказываемой муниципальной услуги</w:t>
            </w:r>
          </w:p>
        </w:tc>
        <w:tc>
          <w:tcPr>
            <w:tcW w:w="12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 xml:space="preserve">Источник информации о значении показателя </w:t>
            </w:r>
          </w:p>
        </w:tc>
      </w:tr>
      <w:tr w:rsidR="0011750E" w:rsidRPr="008056A0" w:rsidTr="00C42552">
        <w:tc>
          <w:tcPr>
            <w:tcW w:w="10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750E" w:rsidRPr="008056A0" w:rsidRDefault="0011750E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1156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750E" w:rsidRPr="008056A0" w:rsidRDefault="0011750E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0E" w:rsidRPr="008056A0" w:rsidRDefault="0011750E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1F4F9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отчетный финансовый 2016 год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1F4F9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текущий финансовый 2017 год</w:t>
            </w:r>
          </w:p>
        </w:tc>
        <w:tc>
          <w:tcPr>
            <w:tcW w:w="1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0E" w:rsidRPr="008056A0" w:rsidRDefault="0011750E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</w:tr>
      <w:tr w:rsidR="0011750E" w:rsidRPr="008056A0" w:rsidTr="00C42552">
        <w:trPr>
          <w:trHeight w:val="304"/>
        </w:trPr>
        <w:tc>
          <w:tcPr>
            <w:tcW w:w="10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получающих муниципальную услугу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>
              <w:rPr>
                <w:rFonts w:ascii="Times New Roman" w:hAnsi="Times New Roman"/>
                <w:kern w:val="1"/>
                <w:lang w:eastAsia="ar-SA"/>
              </w:rPr>
              <w:t>24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>
              <w:rPr>
                <w:rFonts w:ascii="Times New Roman" w:hAnsi="Times New Roman"/>
                <w:kern w:val="1"/>
                <w:lang w:eastAsia="ar-SA"/>
              </w:rPr>
              <w:t>25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</w:tr>
      <w:tr w:rsidR="0011750E" w:rsidRPr="008056A0" w:rsidTr="00C42552">
        <w:trPr>
          <w:trHeight w:val="304"/>
        </w:trPr>
        <w:tc>
          <w:tcPr>
            <w:tcW w:w="107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обучающихся, получающих муниципальную услугу(1-4 класс)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F71D57" w:rsidRDefault="0011750E" w:rsidP="00F71D57">
            <w:pPr>
              <w:pStyle w:val="ConsPlusCell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>
              <w:rPr>
                <w:rFonts w:ascii="Times New Roman" w:hAnsi="Times New Roman"/>
                <w:kern w:val="1"/>
                <w:lang w:eastAsia="ar-SA"/>
              </w:rPr>
              <w:t>24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>
              <w:rPr>
                <w:rFonts w:ascii="Times New Roman" w:hAnsi="Times New Roman"/>
                <w:kern w:val="1"/>
                <w:lang w:eastAsia="ar-SA"/>
              </w:rPr>
              <w:t>25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11750E" w:rsidRPr="008056A0" w:rsidTr="00C42552">
        <w:trPr>
          <w:trHeight w:val="304"/>
        </w:trPr>
        <w:tc>
          <w:tcPr>
            <w:tcW w:w="107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1750E" w:rsidRPr="008056A0" w:rsidRDefault="0011750E" w:rsidP="00F9485B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Охват контингента образовательной программой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%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056A0">
              <w:rPr>
                <w:rFonts w:ascii="Times New Roman" w:hAnsi="Times New Roman"/>
                <w:lang w:eastAsia="ar-SA"/>
              </w:rPr>
              <w:t>100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100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11750E" w:rsidRPr="008056A0" w:rsidTr="00C42552">
        <w:trPr>
          <w:trHeight w:val="304"/>
        </w:trPr>
        <w:tc>
          <w:tcPr>
            <w:tcW w:w="10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50E" w:rsidRPr="008056A0" w:rsidRDefault="0011750E" w:rsidP="00F9485B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Средняя наполняемость классов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>
              <w:rPr>
                <w:rFonts w:ascii="Times New Roman" w:hAnsi="Times New Roman"/>
                <w:kern w:val="1"/>
                <w:lang w:eastAsia="ar-SA"/>
              </w:rPr>
              <w:t>7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</w:tbl>
    <w:p w:rsidR="0011750E" w:rsidRPr="00F71D57" w:rsidRDefault="0011750E" w:rsidP="00F9485B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нет</w:t>
      </w:r>
    </w:p>
    <w:p w:rsidR="0011750E" w:rsidRPr="00F71D57" w:rsidRDefault="0011750E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4. Порядок оказания муниципальной услуги </w:t>
      </w:r>
    </w:p>
    <w:p w:rsidR="0011750E" w:rsidRPr="00F71D57" w:rsidRDefault="0011750E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71D57">
        <w:rPr>
          <w:rFonts w:ascii="Times New Roman" w:hAnsi="Times New Roman"/>
          <w:sz w:val="26"/>
          <w:szCs w:val="26"/>
        </w:rPr>
        <w:t>Муниципальная услуга оказывается на базе муниципального бюджетного   общеобразовательного учреждения  «Основная общеобразовательная школа с.</w:t>
      </w:r>
      <w:r>
        <w:rPr>
          <w:rFonts w:ascii="Times New Roman" w:hAnsi="Times New Roman"/>
          <w:sz w:val="26"/>
          <w:szCs w:val="26"/>
        </w:rPr>
        <w:t>Преображенка</w:t>
      </w:r>
      <w:r w:rsidRPr="00F71D57">
        <w:rPr>
          <w:rFonts w:ascii="Times New Roman" w:hAnsi="Times New Roman"/>
          <w:sz w:val="26"/>
          <w:szCs w:val="26"/>
        </w:rPr>
        <w:t xml:space="preserve"> Кировского района». Лицо, ответственное за организацию оказания муниципальной услуги: </w:t>
      </w:r>
      <w:r>
        <w:rPr>
          <w:rFonts w:ascii="Times New Roman" w:hAnsi="Times New Roman"/>
          <w:sz w:val="26"/>
          <w:szCs w:val="26"/>
        </w:rPr>
        <w:t>Алифиренко Л.В.</w:t>
      </w:r>
      <w:r w:rsidRPr="00F71D57">
        <w:rPr>
          <w:rFonts w:ascii="Times New Roman" w:hAnsi="Times New Roman"/>
          <w:sz w:val="26"/>
          <w:szCs w:val="26"/>
        </w:rPr>
        <w:t>. – директор МБОУ «Основная общеобразовательная школа с.</w:t>
      </w:r>
      <w:r>
        <w:rPr>
          <w:rFonts w:ascii="Times New Roman" w:hAnsi="Times New Roman"/>
          <w:sz w:val="26"/>
          <w:szCs w:val="26"/>
        </w:rPr>
        <w:t>Преображенка</w:t>
      </w:r>
      <w:r w:rsidRPr="00F71D57">
        <w:rPr>
          <w:rFonts w:ascii="Times New Roman" w:hAnsi="Times New Roman"/>
          <w:sz w:val="26"/>
          <w:szCs w:val="26"/>
        </w:rPr>
        <w:t xml:space="preserve">  Кировского района», тел. 8-42-354-2</w:t>
      </w:r>
      <w:r>
        <w:rPr>
          <w:rFonts w:ascii="Times New Roman" w:hAnsi="Times New Roman"/>
          <w:sz w:val="26"/>
          <w:szCs w:val="26"/>
        </w:rPr>
        <w:t>9-6-33</w:t>
      </w:r>
      <w:r w:rsidRPr="00F71D57">
        <w:rPr>
          <w:rFonts w:ascii="Times New Roman" w:hAnsi="Times New Roman"/>
          <w:sz w:val="26"/>
          <w:szCs w:val="26"/>
        </w:rPr>
        <w:t xml:space="preserve"> </w:t>
      </w:r>
    </w:p>
    <w:p w:rsidR="0011750E" w:rsidRPr="00F71D57" w:rsidRDefault="0011750E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Характеристика основных действий при оказании услуги: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Прием обучающихся в общеобразовательное учреждение.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Реализация образовательных программ начального общего образования.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воспитательной работы.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питания обучающихся.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внеурочной деятельности.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трудоустройства, оздоровления, отдыха детей в каникулярное время.</w:t>
      </w:r>
    </w:p>
    <w:p w:rsidR="0011750E" w:rsidRPr="00F71D57" w:rsidRDefault="0011750E" w:rsidP="00F71D57">
      <w:pPr>
        <w:pStyle w:val="Style1"/>
        <w:widowControl/>
        <w:spacing w:line="240" w:lineRule="auto"/>
        <w:jc w:val="both"/>
      </w:pPr>
    </w:p>
    <w:p w:rsidR="0011750E" w:rsidRPr="00F71D57" w:rsidRDefault="0011750E" w:rsidP="00F71D57">
      <w:pPr>
        <w:pStyle w:val="Style1"/>
        <w:widowControl/>
        <w:spacing w:line="240" w:lineRule="auto"/>
        <w:jc w:val="both"/>
      </w:pPr>
      <w:r w:rsidRPr="00F71D57">
        <w:t>4.1. Нормативные правовые акты, регулирующие порядок оказания муниципальной услуги</w:t>
      </w:r>
      <w:r>
        <w:t>:</w:t>
      </w:r>
      <w:r w:rsidRPr="00F71D57">
        <w:t xml:space="preserve"> </w:t>
      </w:r>
    </w:p>
    <w:p w:rsidR="0011750E" w:rsidRPr="00F71D57" w:rsidRDefault="0011750E" w:rsidP="00F9485B">
      <w:pPr>
        <w:pStyle w:val="Style1"/>
        <w:widowControl/>
        <w:spacing w:line="240" w:lineRule="auto"/>
        <w:jc w:val="both"/>
        <w:rPr>
          <w:bCs/>
          <w:color w:val="000000"/>
          <w:shd w:val="clear" w:color="auto" w:fill="FFFFFF"/>
        </w:rPr>
      </w:pPr>
      <w:r w:rsidRPr="00F71D57">
        <w:rPr>
          <w:bCs/>
          <w:color w:val="000000"/>
          <w:shd w:val="clear" w:color="auto" w:fill="FFFFFF"/>
        </w:rPr>
        <w:t>Приказ Министерства образования и науки РФ от 30 августа 2013 г.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(с изменениями и дополнениями)</w:t>
      </w:r>
      <w:r>
        <w:rPr>
          <w:bCs/>
          <w:color w:val="000000"/>
          <w:shd w:val="clear" w:color="auto" w:fill="FFFFFF"/>
        </w:rPr>
        <w:t>;</w:t>
      </w:r>
    </w:p>
    <w:p w:rsidR="0011750E" w:rsidRPr="00F71D57" w:rsidRDefault="0011750E" w:rsidP="00F71D57">
      <w:pPr>
        <w:pStyle w:val="Style1"/>
        <w:widowControl/>
        <w:spacing w:line="240" w:lineRule="auto"/>
        <w:jc w:val="left"/>
      </w:pPr>
      <w:r w:rsidRPr="00F71D57">
        <w:rPr>
          <w:bCs/>
          <w:color w:val="000000"/>
          <w:shd w:val="clear" w:color="auto" w:fill="FFFFFF"/>
        </w:rPr>
        <w:t>Постановление Главного государственного санитарного врача РФ от 29 декабря 2010 г.N 189"Об утверждении СанПиН 2.4.2.2821-10"Санитарно-эпидемиологические требования к условиям и организации обучения в общеобразовательных учреждениях"(с изменениями и дополнениями)</w:t>
      </w:r>
      <w:r>
        <w:rPr>
          <w:bCs/>
          <w:color w:val="000000"/>
          <w:shd w:val="clear" w:color="auto" w:fill="FFFFFF"/>
        </w:rPr>
        <w:t>;</w:t>
      </w:r>
    </w:p>
    <w:p w:rsidR="0011750E" w:rsidRDefault="0011750E" w:rsidP="00F9485B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 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11750E" w:rsidRDefault="0011750E" w:rsidP="00F9485B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Устав </w:t>
      </w:r>
      <w:r w:rsidRPr="00F71D57">
        <w:rPr>
          <w:rFonts w:ascii="Times New Roman" w:hAnsi="Times New Roman"/>
          <w:color w:val="000000"/>
          <w:spacing w:val="-3"/>
        </w:rPr>
        <w:t>муниципального бюджетного</w:t>
      </w:r>
      <w:r w:rsidRPr="00F71D57">
        <w:rPr>
          <w:rFonts w:ascii="Times New Roman" w:hAnsi="Times New Roman"/>
        </w:rPr>
        <w:t xml:space="preserve"> общеобразовательного учреждения «Основная общеобразовательная школа</w:t>
      </w:r>
      <w:r w:rsidRPr="00F71D57">
        <w:rPr>
          <w:rFonts w:ascii="Times New Roman" w:hAnsi="Times New Roman"/>
          <w:sz w:val="26"/>
          <w:szCs w:val="26"/>
        </w:rPr>
        <w:t xml:space="preserve"> с.</w:t>
      </w:r>
      <w:r>
        <w:rPr>
          <w:rFonts w:ascii="Times New Roman" w:hAnsi="Times New Roman"/>
          <w:sz w:val="26"/>
          <w:szCs w:val="26"/>
        </w:rPr>
        <w:t>Преображенка</w:t>
      </w:r>
      <w:r w:rsidRPr="00F71D57">
        <w:rPr>
          <w:rFonts w:ascii="Times New Roman" w:hAnsi="Times New Roman"/>
          <w:sz w:val="26"/>
          <w:szCs w:val="26"/>
        </w:rPr>
        <w:t xml:space="preserve"> </w:t>
      </w:r>
      <w:r w:rsidRPr="00F71D57">
        <w:rPr>
          <w:rFonts w:ascii="Times New Roman" w:hAnsi="Times New Roman"/>
        </w:rPr>
        <w:t xml:space="preserve"> Кировского района»</w:t>
      </w:r>
      <w:r>
        <w:rPr>
          <w:rFonts w:ascii="Times New Roman" w:hAnsi="Times New Roman"/>
        </w:rPr>
        <w:t>;</w:t>
      </w:r>
    </w:p>
    <w:p w:rsidR="0011750E" w:rsidRPr="00F71D57" w:rsidRDefault="0011750E" w:rsidP="00527B99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Постановление  администрации  Кировского муниципального района  от 12.12.2014 № 938 «Об утверждении  административного регламента 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 графиках» (с изменениями)</w:t>
      </w:r>
      <w:r>
        <w:rPr>
          <w:rFonts w:ascii="Times New Roman" w:hAnsi="Times New Roman"/>
        </w:rPr>
        <w:t>;</w:t>
      </w:r>
    </w:p>
    <w:p w:rsidR="0011750E" w:rsidRPr="00F71D57" w:rsidRDefault="0011750E" w:rsidP="00527B99">
      <w:pPr>
        <w:pStyle w:val="Style1"/>
        <w:widowControl/>
        <w:spacing w:line="240" w:lineRule="auto"/>
        <w:jc w:val="both"/>
      </w:pPr>
      <w:r w:rsidRPr="00F71D57">
        <w:t>Постановление  администрации  Кировского муниципального района  от 12.12.2014 № 937 «Об утверждении административного регламента «Предоставление информации о текущей успеваемости учащегося в муниципальной образовательной организации, ведение дневника и журнала успеваемости» (с изменениями)</w:t>
      </w:r>
      <w:r>
        <w:t>;</w:t>
      </w:r>
    </w:p>
    <w:p w:rsidR="0011750E" w:rsidRPr="00F71D57" w:rsidRDefault="0011750E" w:rsidP="00F71D57">
      <w:pPr>
        <w:pStyle w:val="Style1"/>
        <w:widowControl/>
        <w:spacing w:line="240" w:lineRule="auto"/>
        <w:jc w:val="both"/>
      </w:pPr>
      <w:r w:rsidRPr="00F71D57">
        <w:t xml:space="preserve">Постановление  администрации  Кировского муниципального района  от 12.12.2014 № 939 «Об утверждении административного регламента  </w:t>
      </w:r>
      <w:r w:rsidRPr="00F71D57">
        <w:rPr>
          <w:rStyle w:val="FontStyle37"/>
          <w:b w:val="0"/>
          <w:bCs/>
        </w:rPr>
        <w:t>«Предоставление информации об организации общедоступного и бесплатного дошкольного,  начального общего, основного общего, среднего общего образования, а также дополнительного образования в общеобразовательных организациях»</w:t>
      </w:r>
      <w:r w:rsidRPr="00F71D57">
        <w:t xml:space="preserve">  (с изменениями)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4.2. Порядок информирования потенциальных потребителей муниципальной услуги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11750E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календарный график;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расписание уроков, кружков, секций;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промежуточной  и итоговой аттестации;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формах обучения;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учреждение;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приемные часы администрации учреждения.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11750E" w:rsidRDefault="0011750E" w:rsidP="007438B2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5. Нормативный правовой акт, устанавливающий размер платы (цену, тариф) либо порядок их установления</w:t>
      </w:r>
      <w:r>
        <w:rPr>
          <w:rFonts w:ascii="Times New Roman" w:hAnsi="Times New Roman"/>
        </w:rPr>
        <w:t>:</w:t>
      </w:r>
    </w:p>
    <w:p w:rsidR="0011750E" w:rsidRPr="00F71D57" w:rsidRDefault="0011750E" w:rsidP="007438B2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</w:rPr>
        <w:t>муниципальная услуга оказывается бесплатно</w:t>
      </w:r>
      <w:r w:rsidRPr="00F71D57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11750E" w:rsidRDefault="0011750E" w:rsidP="00527B99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3</w:t>
      </w:r>
    </w:p>
    <w:p w:rsidR="0011750E" w:rsidRPr="00527B99" w:rsidRDefault="0011750E" w:rsidP="00527B99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  <w:b/>
        </w:rPr>
      </w:pPr>
      <w:r w:rsidRPr="00F71D57">
        <w:rPr>
          <w:rFonts w:ascii="Times New Roman" w:hAnsi="Times New Roman"/>
          <w:color w:val="000000"/>
        </w:rPr>
        <w:t xml:space="preserve"> 1. Наименование услуги ___</w:t>
      </w:r>
      <w:r w:rsidRPr="00527B99">
        <w:rPr>
          <w:rFonts w:ascii="Times New Roman" w:hAnsi="Times New Roman"/>
          <w:b/>
          <w:color w:val="000000"/>
          <w:u w:val="single"/>
        </w:rPr>
        <w:t>реализация основных общеобразовательных программ</w:t>
      </w:r>
      <w:r w:rsidRPr="00527B99">
        <w:rPr>
          <w:rFonts w:ascii="Times New Roman" w:hAnsi="Times New Roman"/>
          <w:b/>
          <w:color w:val="000000"/>
        </w:rPr>
        <w:t xml:space="preserve">   </w:t>
      </w:r>
      <w:r w:rsidRPr="00527B99">
        <w:rPr>
          <w:rFonts w:ascii="Times New Roman" w:hAnsi="Times New Roman"/>
          <w:b/>
          <w:color w:val="000000"/>
          <w:u w:val="single"/>
        </w:rPr>
        <w:t>основного общего образования</w:t>
      </w:r>
      <w:r w:rsidRPr="00F71D57">
        <w:rPr>
          <w:rFonts w:ascii="Times New Roman" w:hAnsi="Times New Roman"/>
          <w:color w:val="000000"/>
        </w:rPr>
        <w:t xml:space="preserve">                       </w:t>
      </w:r>
    </w:p>
    <w:p w:rsidR="0011750E" w:rsidRPr="00F71D57" w:rsidRDefault="0011750E" w:rsidP="00527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2. Категории потребителей услуги  </w:t>
      </w:r>
      <w:r w:rsidRPr="00F71D57">
        <w:rPr>
          <w:rFonts w:ascii="Times New Roman" w:hAnsi="Times New Roman"/>
          <w:color w:val="000000"/>
          <w:u w:val="single"/>
        </w:rPr>
        <w:t>физические лица</w:t>
      </w:r>
      <w:r w:rsidRPr="00F71D57">
        <w:rPr>
          <w:rFonts w:ascii="Times New Roman" w:hAnsi="Times New Roman"/>
          <w:color w:val="000000"/>
        </w:rPr>
        <w:t xml:space="preserve">              </w:t>
      </w:r>
    </w:p>
    <w:p w:rsidR="0011750E" w:rsidRPr="00F71D57" w:rsidRDefault="0011750E" w:rsidP="00527B99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</w:rPr>
      </w:pPr>
      <w:r w:rsidRPr="00F71D57">
        <w:rPr>
          <w:rFonts w:ascii="Times New Roman" w:hAnsi="Times New Roman"/>
        </w:rPr>
        <w:t>3. Показатели, характеризующие качество и (или) объем (содержание) муниципальной услуги</w:t>
      </w:r>
    </w:p>
    <w:p w:rsidR="0011750E" w:rsidRPr="00F71D57" w:rsidRDefault="0011750E" w:rsidP="00527B99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3.1. Показатели, характеризующие качество муниципальной услуги </w:t>
      </w:r>
    </w:p>
    <w:tbl>
      <w:tblPr>
        <w:tblW w:w="15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780"/>
        <w:gridCol w:w="1440"/>
        <w:gridCol w:w="1496"/>
        <w:gridCol w:w="1980"/>
        <w:gridCol w:w="3895"/>
      </w:tblGrid>
      <w:tr w:rsidR="0011750E" w:rsidRPr="008056A0" w:rsidTr="00527B99">
        <w:trPr>
          <w:trHeight w:val="651"/>
        </w:trPr>
        <w:tc>
          <w:tcPr>
            <w:tcW w:w="3168" w:type="dxa"/>
            <w:vMerge w:val="restart"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ind w:left="180" w:hanging="180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220" w:type="dxa"/>
            <w:gridSpan w:val="2"/>
            <w:vAlign w:val="center"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муниципальной услуги</w:t>
            </w:r>
          </w:p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6" w:type="dxa"/>
            <w:gridSpan w:val="2"/>
            <w:vAlign w:val="center"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муниципальной услуги </w:t>
            </w:r>
          </w:p>
        </w:tc>
        <w:tc>
          <w:tcPr>
            <w:tcW w:w="3895" w:type="dxa"/>
            <w:vMerge w:val="restart"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Источник информации о значении показателя</w:t>
            </w:r>
          </w:p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(исходные данные для ее расчета)</w:t>
            </w:r>
          </w:p>
        </w:tc>
      </w:tr>
      <w:tr w:rsidR="0011750E" w:rsidRPr="008056A0" w:rsidTr="00527B99">
        <w:trPr>
          <w:trHeight w:val="689"/>
        </w:trPr>
        <w:tc>
          <w:tcPr>
            <w:tcW w:w="3168" w:type="dxa"/>
            <w:vMerge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496" w:type="dxa"/>
            <w:vAlign w:val="center"/>
          </w:tcPr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2016год</w:t>
            </w:r>
          </w:p>
        </w:tc>
        <w:tc>
          <w:tcPr>
            <w:tcW w:w="1980" w:type="dxa"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 финансовый</w:t>
            </w:r>
          </w:p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 год</w:t>
            </w:r>
          </w:p>
        </w:tc>
        <w:tc>
          <w:tcPr>
            <w:tcW w:w="3895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1750E" w:rsidRPr="008056A0" w:rsidTr="00527B99">
        <w:trPr>
          <w:trHeight w:val="433"/>
        </w:trPr>
        <w:tc>
          <w:tcPr>
            <w:tcW w:w="3168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Успеваемость</w:t>
            </w:r>
          </w:p>
        </w:tc>
        <w:tc>
          <w:tcPr>
            <w:tcW w:w="3780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Удельный вес обучающихся, переведенных в следующий класс</w:t>
            </w:r>
          </w:p>
        </w:tc>
        <w:tc>
          <w:tcPr>
            <w:tcW w:w="1440" w:type="dxa"/>
          </w:tcPr>
          <w:p w:rsidR="0011750E" w:rsidRPr="008056A0" w:rsidRDefault="0011750E" w:rsidP="00527B9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980" w:type="dxa"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895" w:type="dxa"/>
            <w:tcBorders>
              <w:top w:val="nil"/>
            </w:tcBorders>
          </w:tcPr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Решение педагогического совета, отчет по итогам учебного года </w:t>
            </w:r>
          </w:p>
        </w:tc>
      </w:tr>
      <w:tr w:rsidR="0011750E" w:rsidRPr="008056A0" w:rsidTr="00C42552">
        <w:trPr>
          <w:trHeight w:val="626"/>
        </w:trPr>
        <w:tc>
          <w:tcPr>
            <w:tcW w:w="3168" w:type="dxa"/>
            <w:vMerge w:val="restart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Качество обученности  </w:t>
            </w:r>
          </w:p>
        </w:tc>
        <w:tc>
          <w:tcPr>
            <w:tcW w:w="3780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Качество знаний </w:t>
            </w:r>
          </w:p>
        </w:tc>
        <w:tc>
          <w:tcPr>
            <w:tcW w:w="1440" w:type="dxa"/>
            <w:vAlign w:val="center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  <w:vAlign w:val="center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16,7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895" w:type="dxa"/>
            <w:tcBorders>
              <w:top w:val="nil"/>
            </w:tcBorders>
          </w:tcPr>
          <w:p w:rsidR="0011750E" w:rsidRPr="008056A0" w:rsidRDefault="0011750E" w:rsidP="001F4F93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Классные журналы, отчет по итогам учебного года</w:t>
            </w:r>
          </w:p>
        </w:tc>
      </w:tr>
      <w:tr w:rsidR="0011750E" w:rsidRPr="008056A0" w:rsidTr="001F4F93">
        <w:trPr>
          <w:trHeight w:val="538"/>
        </w:trPr>
        <w:tc>
          <w:tcPr>
            <w:tcW w:w="3168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обучающихся – участников Всероссийских, региональных, муниципальных олимпиад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11750E" w:rsidRPr="008056A0" w:rsidRDefault="0011750E" w:rsidP="001F4F93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895" w:type="dxa"/>
            <w:tcBorders>
              <w:top w:val="nil"/>
            </w:tcBorders>
          </w:tcPr>
          <w:p w:rsidR="0011750E" w:rsidRPr="008056A0" w:rsidRDefault="0011750E" w:rsidP="001F4F93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 Заявки на участие</w:t>
            </w:r>
          </w:p>
        </w:tc>
      </w:tr>
      <w:tr w:rsidR="0011750E" w:rsidRPr="008056A0" w:rsidTr="00B66B60">
        <w:trPr>
          <w:trHeight w:val="2066"/>
        </w:trPr>
        <w:tc>
          <w:tcPr>
            <w:tcW w:w="3168" w:type="dxa"/>
            <w:vMerge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обучающихся – победителей и призеров олимпиад по учебным предметам ,научно-практических, исследовательских, мероприятий в сфере образования: </w:t>
            </w: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-Муниципальный уровень</w:t>
            </w: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-Региональный уровень</w:t>
            </w: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-Всероссийский уровень</w:t>
            </w:r>
          </w:p>
        </w:tc>
        <w:tc>
          <w:tcPr>
            <w:tcW w:w="1440" w:type="dxa"/>
          </w:tcPr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Человек  </w:t>
            </w:r>
          </w:p>
        </w:tc>
        <w:tc>
          <w:tcPr>
            <w:tcW w:w="1496" w:type="dxa"/>
          </w:tcPr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14</w:t>
            </w: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4</w:t>
            </w: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14</w:t>
            </w:r>
          </w:p>
        </w:tc>
        <w:tc>
          <w:tcPr>
            <w:tcW w:w="3895" w:type="dxa"/>
            <w:tcBorders>
              <w:top w:val="nil"/>
            </w:tcBorders>
          </w:tcPr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Дипломы (грамоты), сертификаты </w:t>
            </w:r>
          </w:p>
        </w:tc>
      </w:tr>
      <w:tr w:rsidR="0011750E" w:rsidRPr="008056A0" w:rsidTr="00C42552">
        <w:trPr>
          <w:trHeight w:val="538"/>
        </w:trPr>
        <w:tc>
          <w:tcPr>
            <w:tcW w:w="3168" w:type="dxa"/>
            <w:vMerge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выпускников 9-ых классов, сдавших ОГЭ:</w:t>
            </w: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Русский язык</w:t>
            </w:r>
          </w:p>
          <w:p w:rsidR="0011750E" w:rsidRPr="008056A0" w:rsidRDefault="0011750E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Математика 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  <w:p w:rsidR="0011750E" w:rsidRPr="008056A0" w:rsidRDefault="0011750E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11750E" w:rsidRPr="008056A0" w:rsidRDefault="0011750E" w:rsidP="00B66B6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  <w:p w:rsidR="0011750E" w:rsidRPr="008056A0" w:rsidRDefault="0011750E" w:rsidP="00B66B6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895" w:type="dxa"/>
            <w:tcBorders>
              <w:top w:val="nil"/>
            </w:tcBorders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Протоколы  результатов ОГЭ</w:t>
            </w:r>
          </w:p>
        </w:tc>
      </w:tr>
      <w:tr w:rsidR="0011750E" w:rsidRPr="008056A0" w:rsidTr="00B66B60">
        <w:trPr>
          <w:trHeight w:val="455"/>
        </w:trPr>
        <w:tc>
          <w:tcPr>
            <w:tcW w:w="3168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Средний тестовый балл по результатам ОГЭ</w:t>
            </w:r>
          </w:p>
        </w:tc>
        <w:tc>
          <w:tcPr>
            <w:tcW w:w="1440" w:type="dxa"/>
          </w:tcPr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Числовой показатель</w:t>
            </w:r>
          </w:p>
        </w:tc>
        <w:tc>
          <w:tcPr>
            <w:tcW w:w="149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</w:t>
            </w:r>
          </w:p>
        </w:tc>
        <w:tc>
          <w:tcPr>
            <w:tcW w:w="3895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Протоколы  результатов ОГЭ</w:t>
            </w:r>
          </w:p>
        </w:tc>
      </w:tr>
      <w:tr w:rsidR="0011750E" w:rsidRPr="008056A0" w:rsidTr="00C42552">
        <w:tc>
          <w:tcPr>
            <w:tcW w:w="3168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Выполнение учебного плана (количество часов, содержание, лабораторные, практические работы)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895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Отчет о выполнении учебных программ</w:t>
            </w:r>
          </w:p>
        </w:tc>
      </w:tr>
      <w:tr w:rsidR="0011750E" w:rsidRPr="008056A0" w:rsidTr="00C42552">
        <w:tc>
          <w:tcPr>
            <w:tcW w:w="3168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11750E" w:rsidRPr="008056A0" w:rsidRDefault="0011750E" w:rsidP="00B66B6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Полнота реализации основной общеобразовательной программы основного  общего образования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895" w:type="dxa"/>
          </w:tcPr>
          <w:p w:rsidR="0011750E" w:rsidRPr="008056A0" w:rsidRDefault="0011750E" w:rsidP="00B66B60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Классные журналы, отчет по итогам учебного года</w:t>
            </w:r>
          </w:p>
        </w:tc>
      </w:tr>
      <w:tr w:rsidR="0011750E" w:rsidRPr="008056A0" w:rsidTr="00C42552">
        <w:tc>
          <w:tcPr>
            <w:tcW w:w="3168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Обеспеченность компьютерной техникой </w:t>
            </w:r>
          </w:p>
        </w:tc>
        <w:tc>
          <w:tcPr>
            <w:tcW w:w="1440" w:type="dxa"/>
          </w:tcPr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Кол-во уч-ся на 1 комп.</w:t>
            </w:r>
          </w:p>
        </w:tc>
        <w:tc>
          <w:tcPr>
            <w:tcW w:w="149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95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Результаты самообследования </w:t>
            </w:r>
          </w:p>
        </w:tc>
      </w:tr>
      <w:tr w:rsidR="0011750E" w:rsidRPr="008056A0" w:rsidTr="00C42552">
        <w:tc>
          <w:tcPr>
            <w:tcW w:w="3168" w:type="dxa"/>
            <w:vMerge w:val="restart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Обеспеченность кадрами (укомплектованность штатов)</w:t>
            </w:r>
          </w:p>
        </w:tc>
        <w:tc>
          <w:tcPr>
            <w:tcW w:w="3780" w:type="dxa"/>
          </w:tcPr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педагогов, повышающих квалификацию, прошедших за последние 5 лет курсовую подготовку (в объеме не менее 72 часов)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895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Свидетельства (сертификат) о повышении квалификации</w:t>
            </w:r>
          </w:p>
        </w:tc>
      </w:tr>
      <w:tr w:rsidR="0011750E" w:rsidRPr="008056A0" w:rsidTr="00C42552">
        <w:tc>
          <w:tcPr>
            <w:tcW w:w="3168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педагогических работников, имеющих высшую, первую квалификационную категорию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3895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Тарификационные списки,</w:t>
            </w:r>
          </w:p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РИК – 83</w:t>
            </w:r>
          </w:p>
        </w:tc>
      </w:tr>
      <w:tr w:rsidR="0011750E" w:rsidRPr="008056A0" w:rsidTr="00C42552">
        <w:tc>
          <w:tcPr>
            <w:tcW w:w="3168" w:type="dxa"/>
            <w:vMerge w:val="restart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качество образовательных услуг</w:t>
            </w:r>
          </w:p>
        </w:tc>
        <w:tc>
          <w:tcPr>
            <w:tcW w:w="3780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обоснованных жалоб 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</w:t>
            </w:r>
          </w:p>
        </w:tc>
        <w:tc>
          <w:tcPr>
            <w:tcW w:w="149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3895" w:type="dxa"/>
          </w:tcPr>
          <w:p w:rsidR="0011750E" w:rsidRPr="008056A0" w:rsidRDefault="0011750E" w:rsidP="00B66B6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Журнал регистрации жалоб и обращений</w:t>
            </w:r>
          </w:p>
        </w:tc>
      </w:tr>
      <w:tr w:rsidR="0011750E" w:rsidRPr="008056A0" w:rsidTr="00C42552">
        <w:tc>
          <w:tcPr>
            <w:tcW w:w="3168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11750E" w:rsidRPr="008056A0" w:rsidRDefault="0011750E" w:rsidP="00B66B6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родителей (законных представителей), удовлетворенных условиями и качеством образования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85</w:t>
            </w:r>
          </w:p>
        </w:tc>
        <w:tc>
          <w:tcPr>
            <w:tcW w:w="3895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Результаты социологического опроса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-  (+/- 5%)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3.2. Показатели, характеризующие объем (содержание) муниципальной услуги </w:t>
      </w:r>
    </w:p>
    <w:tbl>
      <w:tblPr>
        <w:tblW w:w="5021" w:type="pct"/>
        <w:tblLayout w:type="fixed"/>
        <w:tblLook w:val="0000"/>
      </w:tblPr>
      <w:tblGrid>
        <w:gridCol w:w="3190"/>
        <w:gridCol w:w="3433"/>
        <w:gridCol w:w="1372"/>
        <w:gridCol w:w="1630"/>
        <w:gridCol w:w="1422"/>
        <w:gridCol w:w="3801"/>
      </w:tblGrid>
      <w:tr w:rsidR="0011750E" w:rsidRPr="008056A0" w:rsidTr="00C42552">
        <w:tc>
          <w:tcPr>
            <w:tcW w:w="10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Наименование показателя</w:t>
            </w:r>
          </w:p>
        </w:tc>
        <w:tc>
          <w:tcPr>
            <w:tcW w:w="115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Единица измерения</w:t>
            </w:r>
          </w:p>
        </w:tc>
        <w:tc>
          <w:tcPr>
            <w:tcW w:w="10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B66B6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Значение показателей объема (содержания) оказываемой муниципальной услуги</w:t>
            </w:r>
          </w:p>
        </w:tc>
        <w:tc>
          <w:tcPr>
            <w:tcW w:w="12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 xml:space="preserve">Источник информации о значении показателя </w:t>
            </w:r>
          </w:p>
        </w:tc>
      </w:tr>
      <w:tr w:rsidR="0011750E" w:rsidRPr="008056A0" w:rsidTr="00B66B60">
        <w:trPr>
          <w:trHeight w:val="723"/>
        </w:trPr>
        <w:tc>
          <w:tcPr>
            <w:tcW w:w="10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1156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38438F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отчетный финансовый 2016 год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38438F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текущий финансовый 2017 год</w:t>
            </w:r>
          </w:p>
        </w:tc>
        <w:tc>
          <w:tcPr>
            <w:tcW w:w="1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</w:tr>
      <w:tr w:rsidR="0011750E" w:rsidRPr="008056A0" w:rsidTr="00C42552">
        <w:trPr>
          <w:trHeight w:val="304"/>
        </w:trPr>
        <w:tc>
          <w:tcPr>
            <w:tcW w:w="10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получающих муниципальную услугу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>
              <w:rPr>
                <w:rFonts w:ascii="Times New Roman" w:hAnsi="Times New Roman"/>
                <w:kern w:val="1"/>
                <w:lang w:eastAsia="ar-SA"/>
              </w:rPr>
              <w:t>42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>
              <w:rPr>
                <w:rFonts w:ascii="Times New Roman" w:hAnsi="Times New Roman"/>
                <w:kern w:val="1"/>
                <w:lang w:eastAsia="ar-SA"/>
              </w:rPr>
              <w:t>43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</w:tr>
      <w:tr w:rsidR="0011750E" w:rsidRPr="008056A0" w:rsidTr="00C42552">
        <w:trPr>
          <w:trHeight w:val="304"/>
        </w:trPr>
        <w:tc>
          <w:tcPr>
            <w:tcW w:w="107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обучающихся, получающих муниципальную услугу(5-9 класс)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F71D57" w:rsidRDefault="0011750E" w:rsidP="00F71D57">
            <w:pPr>
              <w:pStyle w:val="ConsPlusCell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42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>
              <w:rPr>
                <w:rFonts w:ascii="Times New Roman" w:hAnsi="Times New Roman"/>
                <w:kern w:val="1"/>
                <w:lang w:eastAsia="ar-SA"/>
              </w:rPr>
              <w:t>43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11750E" w:rsidRPr="008056A0" w:rsidTr="00C42552">
        <w:trPr>
          <w:trHeight w:val="304"/>
        </w:trPr>
        <w:tc>
          <w:tcPr>
            <w:tcW w:w="107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Охват контингента образовательной программой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%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056A0">
              <w:rPr>
                <w:rFonts w:ascii="Times New Roman" w:hAnsi="Times New Roman"/>
                <w:lang w:eastAsia="ar-SA"/>
              </w:rPr>
              <w:t>100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100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11750E" w:rsidRPr="008056A0" w:rsidTr="00C42552">
        <w:trPr>
          <w:trHeight w:val="304"/>
        </w:trPr>
        <w:tc>
          <w:tcPr>
            <w:tcW w:w="10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Средняя наполняемость классов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056A0">
              <w:rPr>
                <w:rFonts w:ascii="Times New Roman" w:hAnsi="Times New Roman"/>
                <w:lang w:eastAsia="ar-SA"/>
              </w:rPr>
              <w:t>8,4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>
              <w:rPr>
                <w:rFonts w:ascii="Times New Roman" w:hAnsi="Times New Roman"/>
                <w:kern w:val="1"/>
                <w:lang w:eastAsia="ar-SA"/>
              </w:rPr>
              <w:t>8,6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50E" w:rsidRPr="008056A0" w:rsidRDefault="0011750E" w:rsidP="00B66B60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    +/- 5</w:t>
      </w:r>
    </w:p>
    <w:p w:rsidR="0011750E" w:rsidRPr="00F71D57" w:rsidRDefault="0011750E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4. Порядок оказания муниципальной услуги </w:t>
      </w:r>
    </w:p>
    <w:p w:rsidR="0011750E" w:rsidRPr="00F71D57" w:rsidRDefault="0011750E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71D57">
        <w:rPr>
          <w:rFonts w:ascii="Times New Roman" w:hAnsi="Times New Roman"/>
          <w:sz w:val="26"/>
          <w:szCs w:val="26"/>
        </w:rPr>
        <w:t>Муниципальная услуга оказывается на базе муниципального бюджетного   общеобразовательного учреждения  «Основная общеобразовательная школа с.</w:t>
      </w:r>
      <w:r>
        <w:rPr>
          <w:rFonts w:ascii="Times New Roman" w:hAnsi="Times New Roman"/>
          <w:sz w:val="26"/>
          <w:szCs w:val="26"/>
        </w:rPr>
        <w:t>Преображенка Киро</w:t>
      </w:r>
      <w:r w:rsidRPr="00F71D57">
        <w:rPr>
          <w:rFonts w:ascii="Times New Roman" w:hAnsi="Times New Roman"/>
          <w:sz w:val="26"/>
          <w:szCs w:val="26"/>
        </w:rPr>
        <w:t xml:space="preserve">вского района». Лицо, ответственное за организацию оказания муниципальной услуги: </w:t>
      </w:r>
      <w:r>
        <w:rPr>
          <w:rFonts w:ascii="Times New Roman" w:hAnsi="Times New Roman"/>
          <w:sz w:val="26"/>
          <w:szCs w:val="26"/>
        </w:rPr>
        <w:t>Алифиренко Л.В.</w:t>
      </w:r>
      <w:r w:rsidRPr="00F71D57">
        <w:rPr>
          <w:rFonts w:ascii="Times New Roman" w:hAnsi="Times New Roman"/>
          <w:sz w:val="26"/>
          <w:szCs w:val="26"/>
        </w:rPr>
        <w:t>. – директор МБОУ «Основная общеобразовательная школа с.</w:t>
      </w:r>
      <w:r>
        <w:rPr>
          <w:rFonts w:ascii="Times New Roman" w:hAnsi="Times New Roman"/>
          <w:sz w:val="26"/>
          <w:szCs w:val="26"/>
        </w:rPr>
        <w:t>Преображенка</w:t>
      </w:r>
      <w:r w:rsidRPr="00F71D57">
        <w:rPr>
          <w:rFonts w:ascii="Times New Roman" w:hAnsi="Times New Roman"/>
          <w:sz w:val="26"/>
          <w:szCs w:val="26"/>
        </w:rPr>
        <w:t xml:space="preserve">  Кировского района», тел. 8-42-354-</w:t>
      </w:r>
      <w:r>
        <w:rPr>
          <w:rFonts w:ascii="Times New Roman" w:hAnsi="Times New Roman"/>
          <w:sz w:val="26"/>
          <w:szCs w:val="26"/>
        </w:rPr>
        <w:t>29-6</w:t>
      </w:r>
      <w:r w:rsidRPr="00F71D57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3</w:t>
      </w:r>
      <w:r w:rsidRPr="00F71D57">
        <w:rPr>
          <w:rFonts w:ascii="Times New Roman" w:hAnsi="Times New Roman"/>
          <w:sz w:val="26"/>
          <w:szCs w:val="26"/>
        </w:rPr>
        <w:t xml:space="preserve">3  </w:t>
      </w:r>
    </w:p>
    <w:p w:rsidR="0011750E" w:rsidRPr="00F71D57" w:rsidRDefault="0011750E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Характеристика основных действий при оказании услуги: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Прием обучающихся в общеобразовательное учреждение.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Реализация образовательных программ основного общего образования.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воспитательной работы.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питания обучающихся.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текущей и  итоговой аттестации(ГИА)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внеурочной деятельности.</w:t>
      </w:r>
    </w:p>
    <w:p w:rsidR="0011750E" w:rsidRPr="00F71D57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трудоустройства, оздоровления, отдыха детей в каникулярное время.</w:t>
      </w:r>
    </w:p>
    <w:p w:rsidR="0011750E" w:rsidRPr="00F71D57" w:rsidRDefault="0011750E" w:rsidP="00F71D57">
      <w:pPr>
        <w:pStyle w:val="Style1"/>
        <w:widowControl/>
        <w:spacing w:line="240" w:lineRule="auto"/>
        <w:jc w:val="both"/>
      </w:pPr>
    </w:p>
    <w:p w:rsidR="0011750E" w:rsidRPr="00F71D57" w:rsidRDefault="0011750E" w:rsidP="00F71D57">
      <w:pPr>
        <w:pStyle w:val="Style1"/>
        <w:widowControl/>
        <w:spacing w:line="240" w:lineRule="auto"/>
        <w:jc w:val="both"/>
        <w:rPr>
          <w:b/>
          <w:bCs/>
          <w:color w:val="000000"/>
          <w:shd w:val="clear" w:color="auto" w:fill="FFFFFF"/>
        </w:rPr>
      </w:pPr>
      <w:r w:rsidRPr="00F71D57">
        <w:t>4.1. Нормативные правовые акты, регулирующие порядок оказания муниципальной услуги</w:t>
      </w:r>
      <w:r w:rsidRPr="00F71D57">
        <w:rPr>
          <w:b/>
          <w:bCs/>
          <w:color w:val="000000"/>
          <w:shd w:val="clear" w:color="auto" w:fill="FFFFFF"/>
        </w:rPr>
        <w:t xml:space="preserve"> </w:t>
      </w:r>
    </w:p>
    <w:p w:rsidR="0011750E" w:rsidRPr="00F71D57" w:rsidRDefault="0011750E" w:rsidP="00B66B60">
      <w:pPr>
        <w:pStyle w:val="Style1"/>
        <w:widowControl/>
        <w:spacing w:line="240" w:lineRule="auto"/>
        <w:jc w:val="both"/>
        <w:rPr>
          <w:bCs/>
          <w:color w:val="000000"/>
          <w:shd w:val="clear" w:color="auto" w:fill="FFFFFF"/>
        </w:rPr>
      </w:pPr>
      <w:r w:rsidRPr="00F71D57">
        <w:rPr>
          <w:bCs/>
          <w:color w:val="000000"/>
          <w:shd w:val="clear" w:color="auto" w:fill="FFFFFF"/>
        </w:rPr>
        <w:t>Приказ Министерства образования и науки РФ от 30 августа 2013 г.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(с изменениями и дополнениями)</w:t>
      </w:r>
      <w:r>
        <w:rPr>
          <w:bCs/>
          <w:color w:val="000000"/>
          <w:shd w:val="clear" w:color="auto" w:fill="FFFFFF"/>
        </w:rPr>
        <w:t>;</w:t>
      </w:r>
    </w:p>
    <w:p w:rsidR="0011750E" w:rsidRDefault="0011750E" w:rsidP="00F71D57">
      <w:pPr>
        <w:pStyle w:val="Style1"/>
        <w:widowControl/>
        <w:spacing w:line="240" w:lineRule="auto"/>
        <w:jc w:val="left"/>
        <w:rPr>
          <w:bCs/>
          <w:color w:val="000000"/>
          <w:shd w:val="clear" w:color="auto" w:fill="FFFFFF"/>
        </w:rPr>
      </w:pPr>
      <w:r w:rsidRPr="00F71D57">
        <w:rPr>
          <w:bCs/>
          <w:color w:val="000000"/>
          <w:shd w:val="clear" w:color="auto" w:fill="FFFFFF"/>
        </w:rPr>
        <w:t>Постановление Главного государственного санитарного врача РФ от 29 декабря 2010 г.N 189"Об утверждении СанПиН 2.4.2.2821-10"Санитарно-эпидемиологические требования к условиям и организации обучения в общеобразовательных учреждениях"(с изменениями и дополнениями)</w:t>
      </w:r>
      <w:r>
        <w:rPr>
          <w:bCs/>
          <w:color w:val="000000"/>
          <w:shd w:val="clear" w:color="auto" w:fill="FFFFFF"/>
        </w:rPr>
        <w:t>;</w:t>
      </w:r>
    </w:p>
    <w:p w:rsidR="0011750E" w:rsidRDefault="0011750E" w:rsidP="00B66B6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 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11750E" w:rsidRDefault="0011750E" w:rsidP="00B66B6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Устав </w:t>
      </w:r>
      <w:r w:rsidRPr="00F71D57">
        <w:rPr>
          <w:rFonts w:ascii="Times New Roman" w:hAnsi="Times New Roman"/>
          <w:color w:val="000000"/>
          <w:spacing w:val="-3"/>
        </w:rPr>
        <w:t>муниципального бюджетного</w:t>
      </w:r>
      <w:r w:rsidRPr="00F71D57">
        <w:rPr>
          <w:rFonts w:ascii="Times New Roman" w:hAnsi="Times New Roman"/>
        </w:rPr>
        <w:t xml:space="preserve"> общеобразовательного учреждения «Основная общеобразовательная школа</w:t>
      </w:r>
      <w:r w:rsidRPr="00F71D57">
        <w:rPr>
          <w:rFonts w:ascii="Times New Roman" w:hAnsi="Times New Roman"/>
          <w:sz w:val="26"/>
          <w:szCs w:val="26"/>
        </w:rPr>
        <w:t xml:space="preserve"> с.</w:t>
      </w:r>
      <w:r>
        <w:rPr>
          <w:rFonts w:ascii="Times New Roman" w:hAnsi="Times New Roman"/>
          <w:sz w:val="26"/>
          <w:szCs w:val="26"/>
        </w:rPr>
        <w:t>Преображенка</w:t>
      </w:r>
      <w:r w:rsidRPr="00F71D57">
        <w:rPr>
          <w:rFonts w:ascii="Times New Roman" w:hAnsi="Times New Roman"/>
          <w:sz w:val="26"/>
          <w:szCs w:val="26"/>
        </w:rPr>
        <w:t xml:space="preserve"> </w:t>
      </w:r>
      <w:r w:rsidRPr="00F71D57">
        <w:rPr>
          <w:rFonts w:ascii="Times New Roman" w:hAnsi="Times New Roman"/>
        </w:rPr>
        <w:t xml:space="preserve">Кировского района» </w:t>
      </w:r>
      <w:r>
        <w:rPr>
          <w:rFonts w:ascii="Times New Roman" w:hAnsi="Times New Roman"/>
        </w:rPr>
        <w:t>;</w:t>
      </w:r>
      <w:r w:rsidRPr="00F71D57">
        <w:rPr>
          <w:rFonts w:ascii="Times New Roman" w:hAnsi="Times New Roman"/>
        </w:rPr>
        <w:t>Постановление  администрации  Кировского муниципального района  от 12.12.2014 № 938 «Об утверждении  административного регламента 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 графиках» (с изменениями)</w:t>
      </w:r>
      <w:r>
        <w:rPr>
          <w:rFonts w:ascii="Times New Roman" w:hAnsi="Times New Roman"/>
        </w:rPr>
        <w:t>;</w:t>
      </w:r>
    </w:p>
    <w:p w:rsidR="0011750E" w:rsidRDefault="0011750E" w:rsidP="00B66B6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Постановление  администрации  Кировского муниципального района  от 12.12.2014 № 937 «Об утверждении административного регламента «Предоставление информации о текущей успеваемости учащегося в муниципальной образовательной организации, ведение дневника и журнала успеваемости»  (с изменениями)</w:t>
      </w:r>
      <w:r>
        <w:rPr>
          <w:rFonts w:ascii="Times New Roman" w:hAnsi="Times New Roman"/>
        </w:rPr>
        <w:t>;</w:t>
      </w:r>
    </w:p>
    <w:p w:rsidR="0011750E" w:rsidRPr="00F71D57" w:rsidRDefault="0011750E" w:rsidP="00B66B60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Постановление  администрации  Кировского муниципального района  от 12.12.2014 № 939 «Об утверждении административного регламента  </w:t>
      </w:r>
      <w:r w:rsidRPr="00F71D57">
        <w:rPr>
          <w:rStyle w:val="FontStyle37"/>
          <w:b w:val="0"/>
          <w:bCs/>
          <w:szCs w:val="24"/>
        </w:rPr>
        <w:t>«Предоставление информации об организации общедоступного и бесплатного дошкольного,  начального общего, основного общего, среднего общего образования, а также дополнительного образования в общеобразовательных организациях»</w:t>
      </w:r>
      <w:r w:rsidRPr="00F71D57">
        <w:rPr>
          <w:rFonts w:ascii="Times New Roman" w:hAnsi="Times New Roman"/>
        </w:rPr>
        <w:t xml:space="preserve">  (с изменениями)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4.2. Порядок информирования потенциальных потребителей муниципальной услуги( работы)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11750E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B66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B66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календарный график;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расписание уроков, кружков, секций;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промежуточной  и итоговой аттестации;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формах обучения;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учреждение;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приемные часы администрации учреждения.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5. Нормативный правовой акт, устанавливающий размер платы (цену, тариф) либо порядок их установления</w:t>
      </w:r>
    </w:p>
    <w:p w:rsidR="0011750E" w:rsidRPr="00F71D57" w:rsidRDefault="0011750E" w:rsidP="00B57F92">
      <w:pPr>
        <w:tabs>
          <w:tab w:val="left" w:pos="6840"/>
          <w:tab w:val="left" w:pos="9540"/>
        </w:tabs>
        <w:spacing w:line="240" w:lineRule="auto"/>
        <w:ind w:firstLine="709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  <w:u w:val="single"/>
        </w:rPr>
        <w:t>муниципальная услуга оказывается бесплатно</w:t>
      </w:r>
      <w:r w:rsidRPr="00F71D57">
        <w:rPr>
          <w:rFonts w:ascii="Times New Roman" w:hAnsi="Times New Roman"/>
          <w:b/>
        </w:rPr>
        <w:t xml:space="preserve">                                                                                     </w:t>
      </w:r>
    </w:p>
    <w:p w:rsidR="0011750E" w:rsidRPr="00F71D57" w:rsidRDefault="0011750E" w:rsidP="00F71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</w:rPr>
      </w:pPr>
      <w:r w:rsidRPr="00F71D57">
        <w:rPr>
          <w:rFonts w:ascii="Times New Roman" w:hAnsi="Times New Roman"/>
          <w:b/>
          <w:bCs/>
        </w:rPr>
        <w:t>Часть 2. Сведения о выполняемых работах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</w:rPr>
      </w:pPr>
      <w:r w:rsidRPr="00F71D57">
        <w:rPr>
          <w:rFonts w:ascii="Times New Roman" w:hAnsi="Times New Roman"/>
          <w:b/>
        </w:rPr>
        <w:t>Раздел 1.</w:t>
      </w:r>
      <w:r w:rsidRPr="00F71D57">
        <w:rPr>
          <w:rFonts w:ascii="Times New Roman" w:hAnsi="Times New Roman"/>
        </w:rPr>
        <w:t xml:space="preserve">                   </w:t>
      </w:r>
    </w:p>
    <w:p w:rsidR="0011750E" w:rsidRPr="00F71D57" w:rsidRDefault="0011750E" w:rsidP="00C75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71D57">
        <w:rPr>
          <w:rFonts w:ascii="Times New Roman" w:hAnsi="Times New Roman"/>
          <w:color w:val="000000"/>
          <w:sz w:val="28"/>
          <w:szCs w:val="28"/>
        </w:rPr>
        <w:t>1. Наименование муниципальной работы</w:t>
      </w:r>
      <w:r w:rsidRPr="00F71D5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F71D57">
        <w:rPr>
          <w:rFonts w:ascii="Times New Roman" w:hAnsi="Times New Roman"/>
          <w:b/>
          <w:sz w:val="28"/>
          <w:szCs w:val="28"/>
          <w:u w:val="single"/>
        </w:rPr>
        <w:t>организация отдыха обучающихся</w:t>
      </w:r>
      <w:r w:rsidRPr="00F71D57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  </w:t>
      </w:r>
    </w:p>
    <w:p w:rsidR="0011750E" w:rsidRPr="00F71D57" w:rsidRDefault="0011750E" w:rsidP="00C75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2. Категории потребителей  </w:t>
      </w:r>
      <w:r w:rsidRPr="00F71D57">
        <w:rPr>
          <w:rFonts w:ascii="Times New Roman" w:hAnsi="Times New Roman"/>
          <w:color w:val="000000"/>
          <w:u w:val="single"/>
        </w:rPr>
        <w:t>физические лица</w:t>
      </w:r>
      <w:r w:rsidRPr="00F71D57">
        <w:rPr>
          <w:rFonts w:ascii="Times New Roman" w:hAnsi="Times New Roman"/>
          <w:color w:val="000000"/>
        </w:rPr>
        <w:t xml:space="preserve">   </w:t>
      </w:r>
    </w:p>
    <w:p w:rsidR="0011750E" w:rsidRPr="00F71D57" w:rsidRDefault="0011750E" w:rsidP="00C75615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</w:rPr>
      </w:pPr>
      <w:r w:rsidRPr="00F71D57">
        <w:rPr>
          <w:rFonts w:ascii="Times New Roman" w:hAnsi="Times New Roman"/>
        </w:rPr>
        <w:t>3. Показатели, характеризующие качество и (или) объем (содержание) выполненной  работы</w:t>
      </w:r>
    </w:p>
    <w:p w:rsidR="0011750E" w:rsidRPr="00F71D57" w:rsidRDefault="0011750E" w:rsidP="00C75615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 3.1. Показатели, характеризующие качество выполненной  работы</w:t>
      </w:r>
    </w:p>
    <w:p w:rsidR="0011750E" w:rsidRPr="00F71D57" w:rsidRDefault="0011750E" w:rsidP="00C75615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580"/>
        <w:gridCol w:w="1620"/>
        <w:gridCol w:w="1620"/>
        <w:gridCol w:w="1620"/>
        <w:gridCol w:w="1800"/>
      </w:tblGrid>
      <w:tr w:rsidR="0011750E" w:rsidRPr="008056A0" w:rsidTr="0038438F">
        <w:trPr>
          <w:trHeight w:val="489"/>
        </w:trPr>
        <w:tc>
          <w:tcPr>
            <w:tcW w:w="3168" w:type="dxa"/>
            <w:vMerge w:val="restart"/>
            <w:vAlign w:val="center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работы</w:t>
            </w:r>
          </w:p>
        </w:tc>
        <w:tc>
          <w:tcPr>
            <w:tcW w:w="7200" w:type="dxa"/>
            <w:gridSpan w:val="2"/>
            <w:vAlign w:val="center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работы</w:t>
            </w:r>
          </w:p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0" w:type="dxa"/>
            <w:gridSpan w:val="2"/>
          </w:tcPr>
          <w:p w:rsidR="0011750E" w:rsidRPr="008056A0" w:rsidRDefault="0011750E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11750E" w:rsidRPr="008056A0" w:rsidRDefault="0011750E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работы</w:t>
            </w:r>
          </w:p>
        </w:tc>
        <w:tc>
          <w:tcPr>
            <w:tcW w:w="1800" w:type="dxa"/>
            <w:vMerge w:val="restart"/>
            <w:vAlign w:val="center"/>
          </w:tcPr>
          <w:p w:rsidR="0011750E" w:rsidRPr="008056A0" w:rsidRDefault="0011750E" w:rsidP="00C75615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Источник информации о  значении показателя</w:t>
            </w:r>
          </w:p>
        </w:tc>
      </w:tr>
      <w:tr w:rsidR="0011750E" w:rsidRPr="008056A0" w:rsidTr="0038438F">
        <w:trPr>
          <w:trHeight w:val="272"/>
        </w:trPr>
        <w:tc>
          <w:tcPr>
            <w:tcW w:w="3168" w:type="dxa"/>
            <w:vMerge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5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620" w:type="dxa"/>
            <w:vAlign w:val="center"/>
          </w:tcPr>
          <w:p w:rsidR="0011750E" w:rsidRPr="008056A0" w:rsidRDefault="0011750E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Отчётный финансовый 2016год</w:t>
            </w:r>
          </w:p>
        </w:tc>
        <w:tc>
          <w:tcPr>
            <w:tcW w:w="1620" w:type="dxa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Текущий </w:t>
            </w:r>
          </w:p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  <w:tc>
          <w:tcPr>
            <w:tcW w:w="180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1750E" w:rsidRPr="008056A0" w:rsidTr="00C75615">
        <w:trPr>
          <w:trHeight w:val="631"/>
        </w:trPr>
        <w:tc>
          <w:tcPr>
            <w:tcW w:w="3168" w:type="dxa"/>
            <w:vMerge w:val="restart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организация отдыха обучающихся</w:t>
            </w:r>
            <w:r w:rsidRPr="008056A0">
              <w:rPr>
                <w:rFonts w:ascii="Times New Roman" w:hAnsi="Times New Roman"/>
                <w:color w:val="000000"/>
              </w:rPr>
              <w:t xml:space="preserve">   </w:t>
            </w:r>
          </w:p>
        </w:tc>
        <w:tc>
          <w:tcPr>
            <w:tcW w:w="5580" w:type="dxa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Формы отдыха (пришкольный лагерь с дневным пребыванием, загородный лагерь, туристический лагерь, спортивный лагерь и др.)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</w:tc>
        <w:tc>
          <w:tcPr>
            <w:tcW w:w="1800" w:type="dxa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Результаты самообследования</w:t>
            </w:r>
          </w:p>
        </w:tc>
      </w:tr>
      <w:tr w:rsidR="0011750E" w:rsidRPr="008056A0" w:rsidTr="00C42552">
        <w:tc>
          <w:tcPr>
            <w:tcW w:w="3168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580" w:type="dxa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80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Социол. опрос</w:t>
            </w:r>
          </w:p>
        </w:tc>
      </w:tr>
      <w:tr w:rsidR="0011750E" w:rsidRPr="008056A0" w:rsidTr="00C42552">
        <w:tc>
          <w:tcPr>
            <w:tcW w:w="3168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5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 обоснованных жалоб потребителей на качество реализуемых программ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800" w:type="dxa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Журнал регистрации обращений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u w:val="single"/>
        </w:rPr>
      </w:pPr>
      <w:r w:rsidRPr="00F71D57">
        <w:rPr>
          <w:rFonts w:ascii="Times New Roman" w:hAnsi="Times New Roman"/>
        </w:rPr>
        <w:t xml:space="preserve">Допустимые (возможные) отклонения от установленных показателей качества муниципальной услуги( работы), в пределах которых муниципальное задание считается выполненным (процентов)    </w:t>
      </w:r>
      <w:r w:rsidRPr="00F71D57">
        <w:rPr>
          <w:rFonts w:ascii="Times New Roman" w:hAnsi="Times New Roman"/>
          <w:u w:val="single"/>
        </w:rPr>
        <w:t>+/- 5 %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3.2. Показатели, характеризующие объем (содержание) муниципальной работы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4788"/>
        <w:gridCol w:w="1440"/>
        <w:gridCol w:w="1620"/>
        <w:gridCol w:w="1800"/>
        <w:gridCol w:w="1980"/>
      </w:tblGrid>
      <w:tr w:rsidR="0011750E" w:rsidRPr="008056A0" w:rsidTr="00C75615">
        <w:trPr>
          <w:trHeight w:val="479"/>
        </w:trPr>
        <w:tc>
          <w:tcPr>
            <w:tcW w:w="3780" w:type="dxa"/>
            <w:vMerge w:val="restart"/>
            <w:vAlign w:val="center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работы</w:t>
            </w:r>
          </w:p>
        </w:tc>
        <w:tc>
          <w:tcPr>
            <w:tcW w:w="6228" w:type="dxa"/>
            <w:gridSpan w:val="2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объема  работы</w:t>
            </w:r>
          </w:p>
        </w:tc>
        <w:tc>
          <w:tcPr>
            <w:tcW w:w="5400" w:type="dxa"/>
            <w:gridSpan w:val="3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объема</w:t>
            </w:r>
          </w:p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услуги</w:t>
            </w:r>
          </w:p>
        </w:tc>
      </w:tr>
      <w:tr w:rsidR="0011750E" w:rsidRPr="008056A0" w:rsidTr="00C75615">
        <w:trPr>
          <w:trHeight w:val="954"/>
        </w:trPr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88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40" w:type="dxa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620" w:type="dxa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Отчётный финансовый 2016год</w:t>
            </w:r>
          </w:p>
        </w:tc>
        <w:tc>
          <w:tcPr>
            <w:tcW w:w="1800" w:type="dxa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Текущий </w:t>
            </w:r>
          </w:p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11750E" w:rsidRPr="008056A0" w:rsidRDefault="0011750E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 год</w:t>
            </w:r>
          </w:p>
        </w:tc>
        <w:tc>
          <w:tcPr>
            <w:tcW w:w="1980" w:type="dxa"/>
          </w:tcPr>
          <w:p w:rsidR="0011750E" w:rsidRPr="008056A0" w:rsidRDefault="0011750E" w:rsidP="00C756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Источник информации о  значении показателя</w:t>
            </w:r>
          </w:p>
        </w:tc>
      </w:tr>
      <w:tr w:rsidR="0011750E" w:rsidRPr="008056A0" w:rsidTr="00C42552">
        <w:tc>
          <w:tcPr>
            <w:tcW w:w="3780" w:type="dxa"/>
            <w:vMerge w:val="restart"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организация отдыха обучающихся</w:t>
            </w:r>
            <w:r w:rsidRPr="00F71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8" w:type="dxa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обучающихся, охваченных всеми видами каникулярного отдыха (включая за родит. плату)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80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056A0">
              <w:rPr>
                <w:rFonts w:ascii="Times New Roman" w:hAnsi="Times New Roman"/>
              </w:rPr>
              <w:t>Результаты самообследования</w:t>
            </w:r>
          </w:p>
        </w:tc>
      </w:tr>
      <w:tr w:rsidR="0011750E" w:rsidRPr="008056A0" w:rsidTr="00C42552">
        <w:tc>
          <w:tcPr>
            <w:tcW w:w="3780" w:type="dxa"/>
            <w:vMerge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1750E" w:rsidRPr="008056A0" w:rsidRDefault="0011750E" w:rsidP="00C7561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обучающихся,  отдохнувших в пришкольном  лагере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Чел.</w:t>
            </w:r>
          </w:p>
        </w:tc>
        <w:tc>
          <w:tcPr>
            <w:tcW w:w="1620" w:type="dxa"/>
          </w:tcPr>
          <w:p w:rsidR="0011750E" w:rsidRPr="008056A0" w:rsidRDefault="0011750E" w:rsidP="006F6738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800" w:type="dxa"/>
          </w:tcPr>
          <w:p w:rsidR="0011750E" w:rsidRPr="008056A0" w:rsidRDefault="0011750E" w:rsidP="006F6738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056A0">
              <w:rPr>
                <w:rFonts w:ascii="Times New Roman" w:hAnsi="Times New Roman"/>
              </w:rPr>
              <w:t>2</w:t>
            </w:r>
          </w:p>
        </w:tc>
        <w:tc>
          <w:tcPr>
            <w:tcW w:w="1980" w:type="dxa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Результаты самообследования</w:t>
            </w:r>
          </w:p>
        </w:tc>
      </w:tr>
      <w:tr w:rsidR="0011750E" w:rsidRPr="008056A0" w:rsidTr="00C42552"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88" w:type="dxa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Количество(доля) учащихся, в возрасте 14-18 лет, трудоустроенных в период каникул</w:t>
            </w:r>
          </w:p>
        </w:tc>
        <w:tc>
          <w:tcPr>
            <w:tcW w:w="144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Чел./%</w:t>
            </w:r>
          </w:p>
        </w:tc>
        <w:tc>
          <w:tcPr>
            <w:tcW w:w="162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0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80" w:type="dxa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Результаты самообследования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объема муниципальной услуги(работы), в пределах которых муниципальное задание считается выполненным (процентов): +/-5%</w:t>
      </w:r>
    </w:p>
    <w:p w:rsidR="0011750E" w:rsidRPr="00F71D57" w:rsidRDefault="0011750E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4. Порядок выполнения </w:t>
      </w:r>
    </w:p>
    <w:p w:rsidR="0011750E" w:rsidRPr="00F71D57" w:rsidRDefault="0011750E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Характеристика основных действий при оказании работы:</w:t>
      </w:r>
    </w:p>
    <w:p w:rsidR="0011750E" w:rsidRPr="0024438A" w:rsidRDefault="0011750E" w:rsidP="00E004B2">
      <w:pPr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 xml:space="preserve">Муниципальная услуга оказывается на базе муниципального бюджетного   общеобразовательного учреждения  «Основная общеобразовательная школа с.Преображенка Кировского района». Лицо, ответственное за организацию оказания муниципальной услуги: Алифиренко Л.В.. – директор МБОУ «Основная общеобразовательная школа с.Преображенка  Кировского района», тел. 8-42-354-29-6-33  </w:t>
      </w:r>
    </w:p>
    <w:p w:rsidR="0011750E" w:rsidRPr="0024438A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>Прием обучающихся в общеобразовательное учреждение.</w:t>
      </w:r>
      <w:r w:rsidRPr="0024438A"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    </w:t>
      </w:r>
    </w:p>
    <w:p w:rsidR="0011750E" w:rsidRPr="0024438A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11750E" w:rsidRPr="0024438A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>Организация воспитательной работы.</w:t>
      </w:r>
    </w:p>
    <w:p w:rsidR="0011750E" w:rsidRPr="0024438A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11750E" w:rsidRPr="0024438A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>Организация отдыха детей в лагере с дневным пребыванием</w:t>
      </w:r>
    </w:p>
    <w:p w:rsidR="0011750E" w:rsidRPr="0024438A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 xml:space="preserve">Организация питания  детей </w:t>
      </w:r>
    </w:p>
    <w:p w:rsidR="0011750E" w:rsidRPr="0024438A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 xml:space="preserve">4.1. Нормативные правовые акты, регулирующие порядок выполнения работы </w:t>
      </w:r>
    </w:p>
    <w:p w:rsidR="0011750E" w:rsidRPr="0024438A" w:rsidRDefault="0011750E" w:rsidP="00FB41EF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>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11750E" w:rsidRPr="0024438A" w:rsidRDefault="0011750E" w:rsidP="00FB41EF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 xml:space="preserve">Устав </w:t>
      </w:r>
      <w:r w:rsidRPr="0024438A">
        <w:rPr>
          <w:rFonts w:ascii="Times New Roman" w:hAnsi="Times New Roman"/>
          <w:color w:val="000000"/>
          <w:spacing w:val="-3"/>
          <w:sz w:val="24"/>
          <w:szCs w:val="24"/>
        </w:rPr>
        <w:t>муниципального бюджетного</w:t>
      </w:r>
      <w:r w:rsidRPr="0024438A">
        <w:rPr>
          <w:rFonts w:ascii="Times New Roman" w:hAnsi="Times New Roman"/>
          <w:sz w:val="24"/>
          <w:szCs w:val="24"/>
        </w:rPr>
        <w:t xml:space="preserve"> общеобразовательного учреждения «Основная общеобразовательная школа с.Преображенкае  Кировского района» </w:t>
      </w:r>
    </w:p>
    <w:p w:rsidR="0011750E" w:rsidRPr="0024438A" w:rsidRDefault="0011750E" w:rsidP="00F71D57">
      <w:pPr>
        <w:pStyle w:val="Style1"/>
        <w:widowControl/>
        <w:spacing w:line="240" w:lineRule="auto"/>
        <w:jc w:val="both"/>
      </w:pPr>
    </w:p>
    <w:p w:rsidR="0011750E" w:rsidRPr="0024438A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438A">
        <w:rPr>
          <w:rFonts w:ascii="Times New Roman" w:hAnsi="Times New Roman"/>
          <w:sz w:val="24"/>
          <w:szCs w:val="24"/>
        </w:rPr>
        <w:t>4.2. Порядок информирования потенциальных потребителей муниципальной услуги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11750E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B4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B4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11750E" w:rsidRPr="008056A0" w:rsidRDefault="0011750E" w:rsidP="00FB41EF">
            <w:p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-копии учредительных документов (лицензия, свидетельство о государственной аккредитации,  выписка из Устава);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пришкольный лагерь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оформления трудоустройства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порядок работы  пришкольного лагеря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приемные часы администрации учреждения.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11750E" w:rsidRPr="00F71D57" w:rsidRDefault="0011750E" w:rsidP="004862A5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5. Нормативный правовой акт, устанавливающий размер платы (цену, тариф) либо порядок их установления</w:t>
      </w:r>
    </w:p>
    <w:p w:rsidR="0011750E" w:rsidRPr="00F71D57" w:rsidRDefault="0011750E" w:rsidP="004862A5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F71D57">
        <w:rPr>
          <w:rFonts w:ascii="Times New Roman" w:hAnsi="Times New Roman"/>
          <w:u w:val="single"/>
        </w:rPr>
        <w:t>муниципальная услуга оказывается бесплатно</w:t>
      </w:r>
    </w:p>
    <w:p w:rsidR="0011750E" w:rsidRPr="00F71D57" w:rsidRDefault="0011750E" w:rsidP="00FB41EF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b/>
        </w:rPr>
        <w:t>Раздел 2.</w:t>
      </w:r>
      <w:r w:rsidRPr="00F71D57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</w:t>
      </w:r>
    </w:p>
    <w:p w:rsidR="0011750E" w:rsidRPr="00F71D57" w:rsidRDefault="0011750E" w:rsidP="00FB41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1. Наименование работы </w:t>
      </w:r>
      <w:r w:rsidRPr="00F71D57">
        <w:rPr>
          <w:rFonts w:ascii="Times New Roman" w:hAnsi="Times New Roman"/>
          <w:b/>
          <w:color w:val="000000"/>
          <w:u w:val="single"/>
        </w:rPr>
        <w:t>организация питания обучающихся</w:t>
      </w:r>
      <w:r w:rsidRPr="00F71D57">
        <w:rPr>
          <w:rFonts w:ascii="Times New Roman" w:hAnsi="Times New Roman"/>
          <w:color w:val="000000"/>
        </w:rPr>
        <w:t xml:space="preserve">   </w:t>
      </w:r>
    </w:p>
    <w:p w:rsidR="0011750E" w:rsidRPr="00F71D57" w:rsidRDefault="0011750E" w:rsidP="00FB41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2. Категории потребителей  работы   </w:t>
      </w:r>
      <w:r w:rsidRPr="00F71D57">
        <w:rPr>
          <w:rFonts w:ascii="Times New Roman" w:hAnsi="Times New Roman"/>
          <w:b/>
          <w:color w:val="000000"/>
          <w:u w:val="single"/>
        </w:rPr>
        <w:t>физические лица</w:t>
      </w:r>
      <w:r w:rsidRPr="00F71D57">
        <w:rPr>
          <w:rFonts w:ascii="Times New Roman" w:hAnsi="Times New Roman"/>
          <w:color w:val="000000"/>
        </w:rPr>
        <w:t xml:space="preserve">     </w:t>
      </w:r>
    </w:p>
    <w:p w:rsidR="0011750E" w:rsidRPr="00F71D57" w:rsidRDefault="0011750E" w:rsidP="00FB41EF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3. Показатели, характеризующие качество и (или) объем (содержание) работы </w:t>
      </w:r>
    </w:p>
    <w:p w:rsidR="0011750E" w:rsidRPr="00F71D57" w:rsidRDefault="0011750E" w:rsidP="00FB41EF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 3.1. Показатели, характеризующие качество работы  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6055"/>
        <w:gridCol w:w="1613"/>
        <w:gridCol w:w="1980"/>
        <w:gridCol w:w="1980"/>
      </w:tblGrid>
      <w:tr w:rsidR="0011750E" w:rsidRPr="008056A0" w:rsidTr="00FB41EF">
        <w:trPr>
          <w:trHeight w:val="483"/>
        </w:trPr>
        <w:tc>
          <w:tcPr>
            <w:tcW w:w="3780" w:type="dxa"/>
            <w:vMerge w:val="restart"/>
            <w:vAlign w:val="center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работы</w:t>
            </w:r>
          </w:p>
        </w:tc>
        <w:tc>
          <w:tcPr>
            <w:tcW w:w="7668" w:type="dxa"/>
            <w:gridSpan w:val="2"/>
            <w:vAlign w:val="center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работы</w:t>
            </w:r>
          </w:p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gridSpan w:val="2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работы</w:t>
            </w:r>
          </w:p>
        </w:tc>
      </w:tr>
      <w:tr w:rsidR="0011750E" w:rsidRPr="008056A0" w:rsidTr="00FB41EF">
        <w:trPr>
          <w:trHeight w:val="538"/>
        </w:trPr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13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980" w:type="dxa"/>
          </w:tcPr>
          <w:p w:rsidR="0011750E" w:rsidRPr="008056A0" w:rsidRDefault="0011750E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Отчётный финансовый 2016год</w:t>
            </w:r>
          </w:p>
        </w:tc>
        <w:tc>
          <w:tcPr>
            <w:tcW w:w="1980" w:type="dxa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Текущий </w:t>
            </w:r>
          </w:p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11750E" w:rsidRPr="008056A0" w:rsidRDefault="0011750E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</w:tr>
      <w:tr w:rsidR="0011750E" w:rsidRPr="008056A0" w:rsidTr="00FB41EF">
        <w:trPr>
          <w:trHeight w:val="406"/>
        </w:trPr>
        <w:tc>
          <w:tcPr>
            <w:tcW w:w="3780" w:type="dxa"/>
            <w:vMerge w:val="restart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  <w:color w:val="000000"/>
              </w:rPr>
              <w:t xml:space="preserve">организация питания обучающихся   </w:t>
            </w:r>
          </w:p>
        </w:tc>
        <w:tc>
          <w:tcPr>
            <w:tcW w:w="6055" w:type="dxa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Соблюдение рациона питания</w:t>
            </w:r>
          </w:p>
        </w:tc>
        <w:tc>
          <w:tcPr>
            <w:tcW w:w="1613" w:type="dxa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980" w:type="dxa"/>
          </w:tcPr>
          <w:p w:rsidR="0011750E" w:rsidRPr="008056A0" w:rsidRDefault="0011750E" w:rsidP="00947CB7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</w:tr>
      <w:tr w:rsidR="0011750E" w:rsidRPr="008056A0" w:rsidTr="00C42552"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Наличие   нарушений в области санитарной  безопасности питания, выявленных контролирующими органами</w:t>
            </w:r>
          </w:p>
        </w:tc>
        <w:tc>
          <w:tcPr>
            <w:tcW w:w="1613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</w:tr>
      <w:tr w:rsidR="0011750E" w:rsidRPr="008056A0" w:rsidTr="00C42552"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Отсутствие пищевых отравлений (кишечных заболеваний)</w:t>
            </w:r>
          </w:p>
        </w:tc>
        <w:tc>
          <w:tcPr>
            <w:tcW w:w="1613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</w:tr>
      <w:tr w:rsidR="0011750E" w:rsidRPr="008056A0" w:rsidTr="00C42552"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Наличие жалоб родителей (законных представителей) на качество работы </w:t>
            </w:r>
          </w:p>
        </w:tc>
        <w:tc>
          <w:tcPr>
            <w:tcW w:w="1613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u w:val="single"/>
        </w:rPr>
      </w:pPr>
      <w:r w:rsidRPr="00F71D57">
        <w:rPr>
          <w:rFonts w:ascii="Times New Roman" w:hAnsi="Times New Roman"/>
        </w:rPr>
        <w:t xml:space="preserve"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   </w:t>
      </w:r>
      <w:r w:rsidRPr="00F71D57">
        <w:rPr>
          <w:rFonts w:ascii="Times New Roman" w:hAnsi="Times New Roman"/>
          <w:u w:val="single"/>
        </w:rPr>
        <w:t>+/- 5 %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3.2. Показатели, характеризующие объем (содержание) работы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6055"/>
        <w:gridCol w:w="1613"/>
        <w:gridCol w:w="1980"/>
        <w:gridCol w:w="1611"/>
        <w:gridCol w:w="9"/>
      </w:tblGrid>
      <w:tr w:rsidR="0011750E" w:rsidRPr="008056A0" w:rsidTr="007C7A08">
        <w:trPr>
          <w:gridAfter w:val="1"/>
          <w:wAfter w:w="9" w:type="dxa"/>
          <w:trHeight w:val="520"/>
        </w:trPr>
        <w:tc>
          <w:tcPr>
            <w:tcW w:w="3780" w:type="dxa"/>
            <w:vMerge w:val="restart"/>
            <w:vAlign w:val="center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работы</w:t>
            </w:r>
          </w:p>
        </w:tc>
        <w:tc>
          <w:tcPr>
            <w:tcW w:w="7668" w:type="dxa"/>
            <w:gridSpan w:val="2"/>
          </w:tcPr>
          <w:p w:rsidR="0011750E" w:rsidRPr="008056A0" w:rsidRDefault="0011750E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объема  работы</w:t>
            </w:r>
          </w:p>
        </w:tc>
        <w:tc>
          <w:tcPr>
            <w:tcW w:w="3591" w:type="dxa"/>
            <w:gridSpan w:val="2"/>
          </w:tcPr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объема</w:t>
            </w:r>
          </w:p>
          <w:p w:rsidR="0011750E" w:rsidRPr="008056A0" w:rsidRDefault="0011750E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услуги</w:t>
            </w:r>
          </w:p>
        </w:tc>
      </w:tr>
      <w:tr w:rsidR="0011750E" w:rsidRPr="008056A0" w:rsidTr="007C7A08">
        <w:trPr>
          <w:trHeight w:val="538"/>
        </w:trPr>
        <w:tc>
          <w:tcPr>
            <w:tcW w:w="3780" w:type="dxa"/>
            <w:vMerge/>
          </w:tcPr>
          <w:p w:rsidR="0011750E" w:rsidRPr="008056A0" w:rsidRDefault="0011750E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11750E" w:rsidRPr="008056A0" w:rsidRDefault="0011750E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13" w:type="dxa"/>
          </w:tcPr>
          <w:p w:rsidR="0011750E" w:rsidRPr="008056A0" w:rsidRDefault="0011750E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980" w:type="dxa"/>
          </w:tcPr>
          <w:p w:rsidR="0011750E" w:rsidRPr="008056A0" w:rsidRDefault="0011750E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Отчётный финансовый 2016год</w:t>
            </w:r>
          </w:p>
        </w:tc>
        <w:tc>
          <w:tcPr>
            <w:tcW w:w="1620" w:type="dxa"/>
            <w:gridSpan w:val="2"/>
          </w:tcPr>
          <w:p w:rsidR="0011750E" w:rsidRPr="008056A0" w:rsidRDefault="0011750E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</w:t>
            </w:r>
          </w:p>
          <w:p w:rsidR="0011750E" w:rsidRPr="008056A0" w:rsidRDefault="0011750E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11750E" w:rsidRPr="008056A0" w:rsidRDefault="0011750E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</w:tr>
      <w:tr w:rsidR="0011750E" w:rsidRPr="008056A0" w:rsidTr="00C42552">
        <w:tc>
          <w:tcPr>
            <w:tcW w:w="3780" w:type="dxa"/>
            <w:vMerge w:val="restart"/>
          </w:tcPr>
          <w:p w:rsidR="0011750E" w:rsidRPr="00F71D57" w:rsidRDefault="0011750E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питания обучающихся   </w:t>
            </w:r>
          </w:p>
        </w:tc>
        <w:tc>
          <w:tcPr>
            <w:tcW w:w="6055" w:type="dxa"/>
          </w:tcPr>
          <w:p w:rsidR="0011750E" w:rsidRPr="008056A0" w:rsidRDefault="0011750E" w:rsidP="007C7A08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обучающихся, охваченных всеми видами питания  (включая за родит. плату)</w:t>
            </w:r>
          </w:p>
        </w:tc>
        <w:tc>
          <w:tcPr>
            <w:tcW w:w="1613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620" w:type="dxa"/>
            <w:gridSpan w:val="2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11750E" w:rsidRPr="008056A0" w:rsidTr="00C42552"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11750E" w:rsidRPr="008056A0" w:rsidRDefault="0011750E" w:rsidP="007C7A08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Кол-во( доля) обучающихся  5-9 классов, охваченных питанием </w:t>
            </w:r>
          </w:p>
        </w:tc>
        <w:tc>
          <w:tcPr>
            <w:tcW w:w="1613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Чел./%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15/36%</w:t>
            </w:r>
          </w:p>
        </w:tc>
        <w:tc>
          <w:tcPr>
            <w:tcW w:w="1620" w:type="dxa"/>
            <w:gridSpan w:val="2"/>
          </w:tcPr>
          <w:p w:rsidR="0011750E" w:rsidRPr="008056A0" w:rsidRDefault="0011750E" w:rsidP="00947CB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  <w:r w:rsidRPr="008056A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38</w:t>
            </w:r>
            <w:r w:rsidRPr="008056A0">
              <w:rPr>
                <w:rFonts w:ascii="Times New Roman" w:hAnsi="Times New Roman"/>
              </w:rPr>
              <w:t>%</w:t>
            </w:r>
          </w:p>
        </w:tc>
      </w:tr>
      <w:tr w:rsidR="0011750E" w:rsidRPr="008056A0" w:rsidTr="00C42552"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11750E" w:rsidRPr="008056A0" w:rsidRDefault="0011750E" w:rsidP="007C7A08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Кол-во( доля) обучающихся  </w:t>
            </w:r>
            <w:r>
              <w:rPr>
                <w:rFonts w:ascii="Times New Roman" w:hAnsi="Times New Roman"/>
              </w:rPr>
              <w:t>1</w:t>
            </w:r>
            <w:r w:rsidRPr="008056A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</w:t>
            </w:r>
            <w:r w:rsidRPr="008056A0">
              <w:rPr>
                <w:rFonts w:ascii="Times New Roman" w:hAnsi="Times New Roman"/>
              </w:rPr>
              <w:t xml:space="preserve"> классов, охваченных питанием</w:t>
            </w:r>
          </w:p>
        </w:tc>
        <w:tc>
          <w:tcPr>
            <w:tcW w:w="1613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Чел./%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24/100</w:t>
            </w:r>
          </w:p>
        </w:tc>
        <w:tc>
          <w:tcPr>
            <w:tcW w:w="1620" w:type="dxa"/>
            <w:gridSpan w:val="2"/>
          </w:tcPr>
          <w:p w:rsidR="0011750E" w:rsidRPr="008056A0" w:rsidRDefault="0011750E" w:rsidP="00947CB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25/100</w:t>
            </w:r>
          </w:p>
        </w:tc>
      </w:tr>
      <w:tr w:rsidR="0011750E" w:rsidRPr="008056A0" w:rsidTr="00C42552">
        <w:trPr>
          <w:trHeight w:val="356"/>
        </w:trPr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Кратность приема  пищи  обучающихся 1-9 классов</w:t>
            </w:r>
          </w:p>
        </w:tc>
        <w:tc>
          <w:tcPr>
            <w:tcW w:w="1613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gridSpan w:val="2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</w:tc>
      </w:tr>
      <w:tr w:rsidR="0011750E" w:rsidRPr="008056A0" w:rsidTr="00C42552"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Кратность приема  пищи  обучающихся( дошкольников)</w:t>
            </w:r>
          </w:p>
        </w:tc>
        <w:tc>
          <w:tcPr>
            <w:tcW w:w="1613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</w:p>
        </w:tc>
        <w:tc>
          <w:tcPr>
            <w:tcW w:w="1620" w:type="dxa"/>
            <w:gridSpan w:val="2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</w:p>
        </w:tc>
      </w:tr>
      <w:tr w:rsidR="0011750E" w:rsidRPr="008056A0" w:rsidTr="00C42552">
        <w:tc>
          <w:tcPr>
            <w:tcW w:w="3780" w:type="dxa"/>
            <w:vMerge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воспитанников охваченных питанием</w:t>
            </w:r>
          </w:p>
        </w:tc>
        <w:tc>
          <w:tcPr>
            <w:tcW w:w="1613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Чел./%</w:t>
            </w:r>
          </w:p>
        </w:tc>
        <w:tc>
          <w:tcPr>
            <w:tcW w:w="1980" w:type="dxa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20/100</w:t>
            </w:r>
          </w:p>
        </w:tc>
        <w:tc>
          <w:tcPr>
            <w:tcW w:w="1620" w:type="dxa"/>
            <w:gridSpan w:val="2"/>
          </w:tcPr>
          <w:p w:rsidR="0011750E" w:rsidRPr="008056A0" w:rsidRDefault="0011750E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20/100</w:t>
            </w:r>
          </w:p>
        </w:tc>
      </w:tr>
    </w:tbl>
    <w:p w:rsidR="0011750E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11750E" w:rsidRPr="007438B2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</w:rPr>
        <w:t xml:space="preserve">Допустимые (возможные) отклонения от установленных показателей объема работы, в пределах которых задание считается выполненным (процентов) </w:t>
      </w:r>
      <w:r w:rsidRPr="007438B2">
        <w:rPr>
          <w:rFonts w:ascii="Times New Roman" w:hAnsi="Times New Roman"/>
          <w:sz w:val="24"/>
          <w:szCs w:val="24"/>
        </w:rPr>
        <w:t>+/-5 %</w:t>
      </w:r>
    </w:p>
    <w:p w:rsidR="0011750E" w:rsidRPr="007438B2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 xml:space="preserve">4. Порядок оказания работы </w:t>
      </w:r>
    </w:p>
    <w:p w:rsidR="0011750E" w:rsidRPr="007438B2" w:rsidRDefault="0011750E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Характеристика основных действий:</w:t>
      </w:r>
    </w:p>
    <w:p w:rsidR="0011750E" w:rsidRPr="00F71D57" w:rsidRDefault="0011750E" w:rsidP="00947CB7">
      <w:pPr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71D57">
        <w:rPr>
          <w:rFonts w:ascii="Times New Roman" w:hAnsi="Times New Roman"/>
          <w:sz w:val="26"/>
          <w:szCs w:val="26"/>
        </w:rPr>
        <w:t>Муниципальная услуга оказывается на базе муниципального бюджетного   общеобразовательного учреждения  «Основная общеобразовательная школа с.</w:t>
      </w:r>
      <w:r>
        <w:rPr>
          <w:rFonts w:ascii="Times New Roman" w:hAnsi="Times New Roman"/>
          <w:sz w:val="26"/>
          <w:szCs w:val="26"/>
        </w:rPr>
        <w:t>Преображенка Киро</w:t>
      </w:r>
      <w:r w:rsidRPr="00F71D57">
        <w:rPr>
          <w:rFonts w:ascii="Times New Roman" w:hAnsi="Times New Roman"/>
          <w:sz w:val="26"/>
          <w:szCs w:val="26"/>
        </w:rPr>
        <w:t xml:space="preserve">вского района». Лицо, ответственное за организацию оказания муниципальной услуги: </w:t>
      </w:r>
      <w:r>
        <w:rPr>
          <w:rFonts w:ascii="Times New Roman" w:hAnsi="Times New Roman"/>
          <w:sz w:val="26"/>
          <w:szCs w:val="26"/>
        </w:rPr>
        <w:t>Алифиренко Л.В.</w:t>
      </w:r>
      <w:r w:rsidRPr="00F71D57">
        <w:rPr>
          <w:rFonts w:ascii="Times New Roman" w:hAnsi="Times New Roman"/>
          <w:sz w:val="26"/>
          <w:szCs w:val="26"/>
        </w:rPr>
        <w:t>. – директор МБОУ «Основная общеобразовательная школа с.</w:t>
      </w:r>
      <w:r>
        <w:rPr>
          <w:rFonts w:ascii="Times New Roman" w:hAnsi="Times New Roman"/>
          <w:sz w:val="26"/>
          <w:szCs w:val="26"/>
        </w:rPr>
        <w:t>Преображенка</w:t>
      </w:r>
      <w:r w:rsidRPr="00F71D57">
        <w:rPr>
          <w:rFonts w:ascii="Times New Roman" w:hAnsi="Times New Roman"/>
          <w:sz w:val="26"/>
          <w:szCs w:val="26"/>
        </w:rPr>
        <w:t xml:space="preserve">  Кировского района», тел. 8-42-354-</w:t>
      </w:r>
      <w:r>
        <w:rPr>
          <w:rFonts w:ascii="Times New Roman" w:hAnsi="Times New Roman"/>
          <w:sz w:val="26"/>
          <w:szCs w:val="26"/>
        </w:rPr>
        <w:t>29-6</w:t>
      </w:r>
      <w:r w:rsidRPr="00F71D57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3</w:t>
      </w:r>
      <w:r w:rsidRPr="00F71D57">
        <w:rPr>
          <w:rFonts w:ascii="Times New Roman" w:hAnsi="Times New Roman"/>
          <w:sz w:val="26"/>
          <w:szCs w:val="26"/>
        </w:rPr>
        <w:t xml:space="preserve">3  </w:t>
      </w:r>
    </w:p>
    <w:p w:rsidR="0011750E" w:rsidRPr="007438B2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Прием обучающихся в общеобразовательное учреждение.</w:t>
      </w:r>
      <w:r w:rsidRPr="007438B2"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    </w:t>
      </w:r>
    </w:p>
    <w:p w:rsidR="0011750E" w:rsidRPr="007438B2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11750E" w:rsidRPr="007438B2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Организация питания</w:t>
      </w:r>
    </w:p>
    <w:p w:rsidR="0011750E" w:rsidRPr="007438B2" w:rsidRDefault="0011750E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11750E" w:rsidRPr="007438B2" w:rsidRDefault="0011750E" w:rsidP="00F71D57">
      <w:pPr>
        <w:pStyle w:val="Style1"/>
        <w:widowControl/>
        <w:spacing w:line="240" w:lineRule="auto"/>
        <w:jc w:val="both"/>
      </w:pPr>
    </w:p>
    <w:p w:rsidR="0011750E" w:rsidRPr="007438B2" w:rsidRDefault="0011750E" w:rsidP="00F71D57">
      <w:pPr>
        <w:pStyle w:val="Style1"/>
        <w:widowControl/>
        <w:spacing w:line="240" w:lineRule="auto"/>
        <w:jc w:val="both"/>
      </w:pPr>
      <w:r w:rsidRPr="007438B2">
        <w:t xml:space="preserve">4.1. Нормативные правовые акты, регулирующие порядок выполнения работы : </w:t>
      </w:r>
    </w:p>
    <w:p w:rsidR="0011750E" w:rsidRPr="007438B2" w:rsidRDefault="0011750E" w:rsidP="00F71D57">
      <w:pPr>
        <w:pStyle w:val="Style1"/>
        <w:widowControl/>
        <w:spacing w:line="240" w:lineRule="auto"/>
        <w:jc w:val="both"/>
      </w:pPr>
    </w:p>
    <w:p w:rsidR="0011750E" w:rsidRPr="007438B2" w:rsidRDefault="0011750E" w:rsidP="007C7A08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11750E" w:rsidRPr="007438B2" w:rsidRDefault="0011750E" w:rsidP="007C7A08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 xml:space="preserve">Устав </w:t>
      </w:r>
      <w:r w:rsidRPr="007438B2">
        <w:rPr>
          <w:rFonts w:ascii="Times New Roman" w:hAnsi="Times New Roman"/>
          <w:color w:val="000000"/>
          <w:spacing w:val="-3"/>
          <w:sz w:val="24"/>
          <w:szCs w:val="24"/>
        </w:rPr>
        <w:t>муниципального бюджетного</w:t>
      </w:r>
      <w:r w:rsidRPr="007438B2">
        <w:rPr>
          <w:rFonts w:ascii="Times New Roman" w:hAnsi="Times New Roman"/>
          <w:sz w:val="24"/>
          <w:szCs w:val="24"/>
        </w:rPr>
        <w:t xml:space="preserve"> общеобразовательного учреждения «Основн</w:t>
      </w:r>
      <w:r>
        <w:rPr>
          <w:rFonts w:ascii="Times New Roman" w:hAnsi="Times New Roman"/>
          <w:sz w:val="24"/>
          <w:szCs w:val="24"/>
        </w:rPr>
        <w:t>ая общеобразовательная школа с.Преображенка</w:t>
      </w:r>
      <w:r w:rsidRPr="007438B2">
        <w:rPr>
          <w:rFonts w:ascii="Times New Roman" w:hAnsi="Times New Roman"/>
          <w:sz w:val="24"/>
          <w:szCs w:val="24"/>
        </w:rPr>
        <w:t xml:space="preserve"> Кировского района» ;</w:t>
      </w:r>
    </w:p>
    <w:p w:rsidR="0011750E" w:rsidRPr="007438B2" w:rsidRDefault="0011750E" w:rsidP="007C7A08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38B2">
        <w:rPr>
          <w:rFonts w:ascii="Times New Roman" w:hAnsi="Times New Roman"/>
          <w:color w:val="000000"/>
          <w:sz w:val="24"/>
          <w:szCs w:val="24"/>
        </w:rPr>
        <w:t>Постановление Главного государственного санитарного врача РФ от 23 июля 2008 г. N 45 «Об утверждении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 ( СанПиН 2.4.5.2409-08);</w:t>
      </w:r>
    </w:p>
    <w:p w:rsidR="0011750E" w:rsidRPr="0024438A" w:rsidRDefault="0011750E" w:rsidP="00F71D57">
      <w:pPr>
        <w:pStyle w:val="headertexttopleveltextcentertext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7438B2">
        <w:t>Постановление</w:t>
      </w:r>
      <w:r w:rsidRPr="007438B2">
        <w:rPr>
          <w:spacing w:val="2"/>
        </w:rPr>
        <w:t xml:space="preserve"> Губернатора Приморского края от 15 февраля 2007 года N 32-пг</w:t>
      </w:r>
      <w:r w:rsidRPr="007438B2">
        <w:t>«О порядке  обеспечения  обучающихся в младших классах (1-4 включительно) бесплатным питанием» (в редакции</w:t>
      </w:r>
      <w:r w:rsidRPr="007438B2">
        <w:rPr>
          <w:rStyle w:val="apple-converted-space"/>
          <w:spacing w:val="2"/>
        </w:rPr>
        <w:t> </w:t>
      </w:r>
      <w:hyperlink r:id="rId5" w:history="1">
        <w:r w:rsidRPr="0024438A">
          <w:rPr>
            <w:rStyle w:val="Hyperlink"/>
            <w:color w:val="000000"/>
            <w:spacing w:val="2"/>
          </w:rPr>
          <w:t>Постановлений Губернатора Приморского края от 23.11.2007 N 183-пг</w:t>
        </w:r>
      </w:hyperlink>
      <w:r w:rsidRPr="0024438A">
        <w:rPr>
          <w:color w:val="000000"/>
        </w:rPr>
        <w:t>,</w:t>
      </w:r>
      <w:r w:rsidRPr="0024438A">
        <w:rPr>
          <w:rStyle w:val="apple-converted-space"/>
          <w:color w:val="000000"/>
          <w:spacing w:val="2"/>
        </w:rPr>
        <w:t> </w:t>
      </w:r>
      <w:hyperlink r:id="rId6" w:history="1">
        <w:r w:rsidRPr="0024438A">
          <w:rPr>
            <w:rStyle w:val="Hyperlink"/>
            <w:color w:val="000000"/>
            <w:spacing w:val="2"/>
          </w:rPr>
          <w:t>от 14.02.2008 N 14-пг</w:t>
        </w:r>
      </w:hyperlink>
      <w:r w:rsidRPr="0024438A">
        <w:rPr>
          <w:color w:val="000000"/>
        </w:rPr>
        <w:t>,</w:t>
      </w:r>
      <w:r w:rsidRPr="0024438A">
        <w:rPr>
          <w:rStyle w:val="apple-converted-space"/>
          <w:color w:val="000000"/>
          <w:spacing w:val="2"/>
        </w:rPr>
        <w:t> </w:t>
      </w:r>
      <w:hyperlink r:id="rId7" w:history="1">
        <w:r w:rsidRPr="0024438A">
          <w:rPr>
            <w:rStyle w:val="Hyperlink"/>
            <w:color w:val="000000"/>
            <w:spacing w:val="2"/>
          </w:rPr>
          <w:t>от 03.10.2008 N 111-пг</w:t>
        </w:r>
      </w:hyperlink>
      <w:r w:rsidRPr="0024438A">
        <w:rPr>
          <w:color w:val="000000"/>
        </w:rPr>
        <w:t>,</w:t>
      </w:r>
      <w:r w:rsidRPr="0024438A">
        <w:rPr>
          <w:rStyle w:val="apple-converted-space"/>
          <w:color w:val="000000"/>
          <w:spacing w:val="2"/>
        </w:rPr>
        <w:t> </w:t>
      </w:r>
      <w:hyperlink r:id="rId8" w:history="1">
        <w:r w:rsidRPr="0024438A">
          <w:rPr>
            <w:rStyle w:val="Hyperlink"/>
            <w:color w:val="000000"/>
            <w:spacing w:val="2"/>
          </w:rPr>
          <w:t>от 30.01.2012 N 3-пг</w:t>
        </w:r>
      </w:hyperlink>
      <w:r w:rsidRPr="0024438A">
        <w:rPr>
          <w:color w:val="000000"/>
        </w:rPr>
        <w:t>,</w:t>
      </w:r>
      <w:r w:rsidRPr="0024438A">
        <w:rPr>
          <w:rStyle w:val="apple-converted-space"/>
          <w:color w:val="000000"/>
          <w:spacing w:val="2"/>
        </w:rPr>
        <w:t> </w:t>
      </w:r>
      <w:hyperlink r:id="rId9" w:history="1">
        <w:r w:rsidRPr="0024438A">
          <w:rPr>
            <w:rStyle w:val="Hyperlink"/>
            <w:color w:val="000000"/>
            <w:spacing w:val="2"/>
          </w:rPr>
          <w:t>от 02.02.2015 N 7-пг</w:t>
        </w:r>
      </w:hyperlink>
      <w:r w:rsidRPr="0024438A">
        <w:rPr>
          <w:color w:val="000000"/>
        </w:rPr>
        <w:t>,</w:t>
      </w:r>
      <w:r w:rsidRPr="0024438A">
        <w:rPr>
          <w:rStyle w:val="apple-converted-space"/>
          <w:color w:val="000000"/>
          <w:spacing w:val="2"/>
        </w:rPr>
        <w:t> </w:t>
      </w:r>
      <w:hyperlink r:id="rId10" w:history="1">
        <w:r w:rsidRPr="0024438A">
          <w:rPr>
            <w:rStyle w:val="Hyperlink"/>
            <w:color w:val="000000"/>
            <w:spacing w:val="2"/>
          </w:rPr>
          <w:t>от 15.04.2015 N 32-пг</w:t>
        </w:r>
      </w:hyperlink>
      <w:r w:rsidRPr="0024438A">
        <w:rPr>
          <w:color w:val="000000"/>
        </w:rPr>
        <w:t>)</w:t>
      </w:r>
      <w:r w:rsidRPr="0024438A">
        <w:rPr>
          <w:rStyle w:val="apple-converted-space"/>
          <w:color w:val="000000"/>
          <w:spacing w:val="2"/>
        </w:rPr>
        <w:t> </w:t>
      </w:r>
    </w:p>
    <w:p w:rsidR="0011750E" w:rsidRPr="007438B2" w:rsidRDefault="0011750E" w:rsidP="007438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38B2">
        <w:rPr>
          <w:rFonts w:ascii="Times New Roman" w:hAnsi="Times New Roman" w:cs="Times New Roman"/>
          <w:b/>
          <w:sz w:val="24"/>
          <w:szCs w:val="24"/>
        </w:rPr>
        <w:t>4.2. Нормативный правовой акт, устанавливающий размер платы (цену, тариф) либо порядок их установления на оплату муниципальной услуги (работы)</w:t>
      </w:r>
      <w:r w:rsidRPr="007438B2">
        <w:rPr>
          <w:rFonts w:ascii="Times New Roman" w:hAnsi="Times New Roman" w:cs="Times New Roman"/>
          <w:sz w:val="24"/>
          <w:szCs w:val="24"/>
        </w:rPr>
        <w:t>.</w:t>
      </w:r>
    </w:p>
    <w:p w:rsidR="0011750E" w:rsidRPr="007438B2" w:rsidRDefault="0011750E" w:rsidP="007438B2">
      <w:pPr>
        <w:tabs>
          <w:tab w:val="left" w:pos="6840"/>
          <w:tab w:val="left" w:pos="9540"/>
        </w:tabs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-Решение Думы Кировского муниципального района от 31.10.2013 года № 90-НПА «Положение о порядке взимания и распределения родительской платы за присмотр и уход за детьми в муниципальных дошкольных образовательных организациях, дошкольных группах муниципальных общеобразовательных организаций,</w:t>
      </w:r>
      <w:r w:rsidRPr="007438B2">
        <w:rPr>
          <w:rFonts w:ascii="Times New Roman" w:hAnsi="Times New Roman"/>
          <w:bCs/>
          <w:sz w:val="24"/>
          <w:szCs w:val="24"/>
        </w:rPr>
        <w:t xml:space="preserve"> осваивающих образовательные программы дошкольного образования, </w:t>
      </w:r>
      <w:r w:rsidRPr="007438B2">
        <w:rPr>
          <w:rFonts w:ascii="Times New Roman" w:hAnsi="Times New Roman"/>
          <w:sz w:val="24"/>
          <w:szCs w:val="24"/>
        </w:rPr>
        <w:t>группах кратковременного пребывания детей дошкольного возраста (присмотра и ухода) Кировского муниципального района»;</w:t>
      </w:r>
    </w:p>
    <w:p w:rsidR="0011750E" w:rsidRPr="007438B2" w:rsidRDefault="0011750E" w:rsidP="007438B2">
      <w:pPr>
        <w:pStyle w:val="30"/>
        <w:shd w:val="clear" w:color="auto" w:fill="auto"/>
        <w:tabs>
          <w:tab w:val="left" w:pos="540"/>
          <w:tab w:val="left" w:pos="5314"/>
          <w:tab w:val="left" w:pos="7302"/>
        </w:tabs>
        <w:spacing w:before="0" w:line="240" w:lineRule="auto"/>
        <w:ind w:left="20" w:right="20"/>
        <w:rPr>
          <w:rFonts w:ascii="Times New Roman" w:hAnsi="Times New Roman"/>
          <w:b w:val="0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-</w:t>
      </w:r>
      <w:r w:rsidRPr="007438B2">
        <w:rPr>
          <w:rFonts w:ascii="Times New Roman" w:hAnsi="Times New Roman"/>
          <w:b w:val="0"/>
          <w:sz w:val="24"/>
          <w:szCs w:val="24"/>
        </w:rPr>
        <w:t xml:space="preserve"> Постановление главы администрации Кировского района от 17.02.2016 года № 35 «Об установлении размера родительской платы за  присмотр и уход за детьми в муниципальных бюджетных дошкольных образовательных организациях, дошкольных группах муниципальных бюджетных общеобразовательных организаций, осваивающих образовательные программы дошкольного образования, группах кратковременного пребывания детей дошкольного возраста (присмотра и ухода) Кировского муниципального района». </w:t>
      </w:r>
    </w:p>
    <w:p w:rsidR="0011750E" w:rsidRPr="007438B2" w:rsidRDefault="0011750E" w:rsidP="007438B2">
      <w:pPr>
        <w:tabs>
          <w:tab w:val="left" w:pos="6840"/>
          <w:tab w:val="left" w:pos="954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7438B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7438B2">
        <w:rPr>
          <w:rFonts w:ascii="Times New Roman" w:hAnsi="Times New Roman"/>
          <w:b/>
          <w:sz w:val="24"/>
          <w:szCs w:val="24"/>
        </w:rPr>
        <w:t>. Орган, устанавливающий предельные цены (тарифы)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38B2">
        <w:rPr>
          <w:rFonts w:ascii="Times New Roman" w:hAnsi="Times New Roman"/>
          <w:color w:val="000000"/>
          <w:sz w:val="24"/>
          <w:szCs w:val="24"/>
        </w:rPr>
        <w:t xml:space="preserve"> - администрация Кировского муниципального района.       </w:t>
      </w:r>
    </w:p>
    <w:p w:rsidR="0011750E" w:rsidRPr="007438B2" w:rsidRDefault="0011750E" w:rsidP="007438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7438B2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7438B2">
        <w:rPr>
          <w:rFonts w:ascii="Times New Roman" w:hAnsi="Times New Roman"/>
          <w:b/>
          <w:color w:val="000000"/>
          <w:sz w:val="24"/>
          <w:szCs w:val="24"/>
        </w:rPr>
        <w:t>.     Значение предельных цен (тарифов)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1"/>
        <w:gridCol w:w="7395"/>
      </w:tblGrid>
      <w:tr w:rsidR="0011750E" w:rsidRPr="0000768B" w:rsidTr="00444049">
        <w:tc>
          <w:tcPr>
            <w:tcW w:w="7391" w:type="dxa"/>
          </w:tcPr>
          <w:p w:rsidR="0011750E" w:rsidRPr="00444049" w:rsidRDefault="0011750E" w:rsidP="00444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444049">
              <w:rPr>
                <w:rFonts w:ascii="Times New Roman" w:hAnsi="Times New Roman"/>
                <w:color w:val="000000"/>
              </w:rPr>
              <w:t>Наименование муниципальной услуги (работы)</w:t>
            </w:r>
          </w:p>
        </w:tc>
        <w:tc>
          <w:tcPr>
            <w:tcW w:w="7395" w:type="dxa"/>
          </w:tcPr>
          <w:p w:rsidR="0011750E" w:rsidRPr="00444049" w:rsidRDefault="0011750E" w:rsidP="00444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444049">
              <w:rPr>
                <w:rFonts w:ascii="Times New Roman" w:hAnsi="Times New Roman"/>
                <w:color w:val="000000"/>
              </w:rPr>
              <w:t xml:space="preserve"> Предельная цена (тариф),единица измерения</w:t>
            </w:r>
          </w:p>
        </w:tc>
      </w:tr>
      <w:tr w:rsidR="0011750E" w:rsidRPr="0000768B" w:rsidTr="00444049">
        <w:tc>
          <w:tcPr>
            <w:tcW w:w="7391" w:type="dxa"/>
          </w:tcPr>
          <w:p w:rsidR="0011750E" w:rsidRPr="00444049" w:rsidRDefault="0011750E" w:rsidP="00444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444049">
              <w:rPr>
                <w:rFonts w:ascii="Times New Roman" w:hAnsi="Times New Roman"/>
                <w:color w:val="000000"/>
              </w:rPr>
              <w:t>1.присмотр и уход</w:t>
            </w:r>
          </w:p>
        </w:tc>
        <w:tc>
          <w:tcPr>
            <w:tcW w:w="7395" w:type="dxa"/>
          </w:tcPr>
          <w:p w:rsidR="0011750E" w:rsidRPr="00444049" w:rsidRDefault="0011750E" w:rsidP="00444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444049">
              <w:rPr>
                <w:rFonts w:ascii="Times New Roman" w:hAnsi="Times New Roman"/>
                <w:color w:val="000000"/>
              </w:rPr>
              <w:t>75 рублей ( в день)</w:t>
            </w:r>
          </w:p>
        </w:tc>
      </w:tr>
      <w:tr w:rsidR="0011750E" w:rsidRPr="0000768B" w:rsidTr="00444049">
        <w:tc>
          <w:tcPr>
            <w:tcW w:w="7391" w:type="dxa"/>
          </w:tcPr>
          <w:p w:rsidR="0011750E" w:rsidRPr="00444049" w:rsidRDefault="0011750E" w:rsidP="00444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444049">
              <w:rPr>
                <w:rFonts w:ascii="Times New Roman" w:hAnsi="Times New Roman"/>
                <w:b/>
                <w:color w:val="000000"/>
              </w:rPr>
              <w:t>2</w:t>
            </w:r>
            <w:r w:rsidRPr="00444049">
              <w:rPr>
                <w:rFonts w:ascii="Times New Roman" w:hAnsi="Times New Roman"/>
                <w:color w:val="000000"/>
              </w:rPr>
              <w:t>. питание обучающихся</w:t>
            </w:r>
          </w:p>
        </w:tc>
        <w:tc>
          <w:tcPr>
            <w:tcW w:w="7395" w:type="dxa"/>
          </w:tcPr>
          <w:p w:rsidR="0011750E" w:rsidRPr="00444049" w:rsidRDefault="0011750E" w:rsidP="00444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444049">
              <w:rPr>
                <w:rFonts w:ascii="Times New Roman" w:hAnsi="Times New Roman"/>
                <w:color w:val="000000"/>
              </w:rPr>
              <w:t>67.50 рублей (в день)</w:t>
            </w:r>
          </w:p>
        </w:tc>
      </w:tr>
    </w:tbl>
    <w:p w:rsidR="0011750E" w:rsidRPr="00315A77" w:rsidRDefault="0011750E" w:rsidP="00315A7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5A77">
        <w:rPr>
          <w:rFonts w:ascii="Times New Roman" w:hAnsi="Times New Roman"/>
          <w:color w:val="000000"/>
          <w:sz w:val="24"/>
          <w:szCs w:val="24"/>
        </w:rPr>
        <w:t xml:space="preserve">Питание для обучающихся 1-4 классов организовано за счет субсидий. Стоимость питания 5-9 классов устанавливается  локальным  актом  школы (на основании решения  коллегиального органа управления – совета  школы) </w:t>
      </w: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24438A">
        <w:rPr>
          <w:rFonts w:ascii="Times New Roman" w:hAnsi="Times New Roman"/>
          <w:b/>
        </w:rPr>
        <w:t>.4.5.</w:t>
      </w:r>
      <w:r w:rsidRPr="00F71D57">
        <w:rPr>
          <w:rFonts w:ascii="Times New Roman" w:hAnsi="Times New Roman"/>
        </w:rPr>
        <w:t xml:space="preserve"> Порядок информирования потенциальных потребителей работы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11750E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порядок организации питания, стоимость питания.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приемные часы администрации учреждения.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ind w:firstLine="709"/>
        <w:jc w:val="center"/>
        <w:rPr>
          <w:rFonts w:ascii="Times New Roman" w:hAnsi="Times New Roman"/>
        </w:rPr>
      </w:pPr>
    </w:p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ind w:firstLine="709"/>
        <w:jc w:val="center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>Часть 3. Прочие сведения о муниципальном задании (6)</w:t>
      </w:r>
    </w:p>
    <w:p w:rsidR="0011750E" w:rsidRPr="00F71D57" w:rsidRDefault="0011750E" w:rsidP="00F71D57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F71D57">
        <w:rPr>
          <w:rFonts w:ascii="Times New Roman" w:hAnsi="Times New Roman" w:cs="Times New Roman"/>
          <w:b/>
          <w:color w:val="000000"/>
          <w:sz w:val="24"/>
          <w:szCs w:val="24"/>
        </w:rPr>
        <w:t>Основания для досрочного прекращения выполнения муниципального задания</w:t>
      </w:r>
    </w:p>
    <w:p w:rsidR="0011750E" w:rsidRPr="00F71D57" w:rsidRDefault="0011750E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F71D57">
        <w:rPr>
          <w:rFonts w:ascii="Times New Roman" w:hAnsi="Times New Roman" w:cs="Times New Roman"/>
          <w:sz w:val="24"/>
          <w:szCs w:val="24"/>
          <w:u w:val="single"/>
        </w:rPr>
        <w:t>Ликвидация учреждения.</w:t>
      </w:r>
    </w:p>
    <w:p w:rsidR="0011750E" w:rsidRPr="00F71D57" w:rsidRDefault="0011750E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sz w:val="24"/>
          <w:szCs w:val="24"/>
          <w:u w:val="single"/>
        </w:rPr>
        <w:t>Реорганизация учреждения.</w:t>
      </w:r>
    </w:p>
    <w:p w:rsidR="0011750E" w:rsidRPr="00F71D57" w:rsidRDefault="0011750E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sz w:val="24"/>
          <w:szCs w:val="24"/>
          <w:u w:val="single"/>
        </w:rPr>
        <w:t>Исключение муниципальной услуги из ведомственного перечня  муниципальных услуг.</w:t>
      </w:r>
    </w:p>
    <w:p w:rsidR="0011750E" w:rsidRPr="00F71D57" w:rsidRDefault="0011750E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sz w:val="24"/>
          <w:szCs w:val="24"/>
          <w:u w:val="single"/>
        </w:rPr>
        <w:t xml:space="preserve">отмена (прекращение) или приостановление полномочия по оказанию соответствующей муниципальной услуги </w:t>
      </w:r>
    </w:p>
    <w:p w:rsidR="0011750E" w:rsidRPr="00F71D57" w:rsidRDefault="0011750E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sz w:val="24"/>
          <w:szCs w:val="24"/>
          <w:u w:val="single"/>
        </w:rPr>
        <w:t>Изменение нормативных правовых актов Российской Федерации, влекущее изменения требований к порядку или результатам оказания государственных услуг</w:t>
      </w:r>
    </w:p>
    <w:p w:rsidR="0011750E" w:rsidRPr="00F71D57" w:rsidRDefault="0011750E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sz w:val="24"/>
          <w:szCs w:val="24"/>
          <w:u w:val="single"/>
        </w:rPr>
        <w:t xml:space="preserve"> Иные основания, предусмотренные нормативными правовыми актами Российской Федерации, Приморского края и муниципальными правовыми актами Кировского  муниципального района.</w:t>
      </w:r>
    </w:p>
    <w:p w:rsidR="0011750E" w:rsidRPr="00F71D57" w:rsidRDefault="0011750E" w:rsidP="00F71D5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750E" w:rsidRPr="00F71D57" w:rsidRDefault="0011750E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4438A">
        <w:rPr>
          <w:rFonts w:ascii="Times New Roman" w:hAnsi="Times New Roman"/>
          <w:b/>
          <w:color w:val="000000"/>
        </w:rPr>
        <w:t>2.</w:t>
      </w:r>
      <w:r w:rsidRPr="00F71D57">
        <w:rPr>
          <w:rFonts w:ascii="Times New Roman" w:hAnsi="Times New Roman"/>
          <w:color w:val="000000"/>
        </w:rPr>
        <w:t xml:space="preserve"> Порядок контроля за выполнением муниципального задания</w:t>
      </w:r>
    </w:p>
    <w:tbl>
      <w:tblPr>
        <w:tblpPr w:leftFromText="180" w:rightFromText="180" w:vertAnchor="text" w:horzAnchor="margin" w:tblpY="12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61"/>
        <w:gridCol w:w="2898"/>
        <w:gridCol w:w="4927"/>
      </w:tblGrid>
      <w:tr w:rsidR="0011750E" w:rsidRPr="008056A0" w:rsidTr="00C42552">
        <w:tc>
          <w:tcPr>
            <w:tcW w:w="2354" w:type="pct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Формы контроля</w:t>
            </w:r>
          </w:p>
        </w:tc>
        <w:tc>
          <w:tcPr>
            <w:tcW w:w="980" w:type="pct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Периодичность</w:t>
            </w:r>
          </w:p>
        </w:tc>
        <w:tc>
          <w:tcPr>
            <w:tcW w:w="1666" w:type="pct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Отраслевой орган, осуществляющий контроль  за оказанием услуги</w:t>
            </w:r>
          </w:p>
        </w:tc>
      </w:tr>
      <w:tr w:rsidR="0011750E" w:rsidRPr="008056A0" w:rsidTr="00C42552">
        <w:tc>
          <w:tcPr>
            <w:tcW w:w="2354" w:type="pct"/>
          </w:tcPr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1. Внутренний</w:t>
            </w:r>
          </w:p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оперативный контроль (по выявленным проблемным фактам и жалобам, касающимся качества предоставления услуг);</w:t>
            </w:r>
          </w:p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контроль мероприятий (анализ и оценка проведенного мероприятия);</w:t>
            </w:r>
          </w:p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итоговый контроль (анализ деятельности учреждения по результатам года)</w:t>
            </w:r>
          </w:p>
        </w:tc>
        <w:tc>
          <w:tcPr>
            <w:tcW w:w="980" w:type="pct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 xml:space="preserve">Внепланово  по поступлению жалоб на качество предоставляемой услуги </w:t>
            </w:r>
          </w:p>
        </w:tc>
        <w:tc>
          <w:tcPr>
            <w:tcW w:w="1666" w:type="pct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начальник отдела   образования администрации Кировского муниципального района, специалисты отдела образования, руководитель учреждения</w:t>
            </w:r>
          </w:p>
        </w:tc>
      </w:tr>
      <w:tr w:rsidR="0011750E" w:rsidRPr="008056A0" w:rsidTr="00C42552">
        <w:tc>
          <w:tcPr>
            <w:tcW w:w="2354" w:type="pct"/>
          </w:tcPr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2. Внешний</w:t>
            </w:r>
          </w:p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проведение мониторинга основных показателей работы за определенный период;</w:t>
            </w:r>
          </w:p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анализ обращений и жалоб граждан в управление по вопросам  образования;</w:t>
            </w:r>
          </w:p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проведение контрольных мероприятий, в том числе жалоб на качество услуг, а также факт принятия мер по жалобам.</w:t>
            </w:r>
          </w:p>
        </w:tc>
        <w:tc>
          <w:tcPr>
            <w:tcW w:w="980" w:type="pct"/>
          </w:tcPr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Внепланово  по поступлению жалоб на качество  предоставляемой услуги</w:t>
            </w:r>
          </w:p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1666" w:type="pct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начальник отдела  образования администрация Кировского муниципального района , специалисты отдела образования, руководитель учреждения</w:t>
            </w:r>
          </w:p>
        </w:tc>
      </w:tr>
      <w:tr w:rsidR="0011750E" w:rsidRPr="008056A0" w:rsidTr="00C42552">
        <w:tc>
          <w:tcPr>
            <w:tcW w:w="2354" w:type="pct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3. Плановые проверки</w:t>
            </w:r>
          </w:p>
        </w:tc>
        <w:tc>
          <w:tcPr>
            <w:tcW w:w="980" w:type="pct"/>
          </w:tcPr>
          <w:p w:rsidR="0011750E" w:rsidRPr="008056A0" w:rsidRDefault="0011750E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В соответствии с планом, графиком</w:t>
            </w:r>
          </w:p>
        </w:tc>
        <w:tc>
          <w:tcPr>
            <w:tcW w:w="1666" w:type="pct"/>
          </w:tcPr>
          <w:p w:rsidR="0011750E" w:rsidRPr="008056A0" w:rsidRDefault="0011750E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 xml:space="preserve">начальник отдела   образования администрации Кировского муниципального района, специалисты отдела образования, </w:t>
            </w:r>
            <w:r w:rsidRPr="008056A0">
              <w:rPr>
                <w:rFonts w:ascii="Times New Roman" w:hAnsi="Times New Roman"/>
              </w:rPr>
              <w:t xml:space="preserve"> МКУ «ЦОМОУ»</w:t>
            </w:r>
            <w:r w:rsidRPr="008056A0">
              <w:rPr>
                <w:rFonts w:ascii="Times New Roman" w:hAnsi="Times New Roman"/>
                <w:kern w:val="1"/>
                <w:lang w:eastAsia="ar-SA"/>
              </w:rPr>
              <w:t xml:space="preserve"> </w:t>
            </w:r>
          </w:p>
        </w:tc>
      </w:tr>
    </w:tbl>
    <w:p w:rsidR="0011750E" w:rsidRPr="0024438A" w:rsidRDefault="0011750E" w:rsidP="00F71D57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/>
        </w:rPr>
      </w:pPr>
    </w:p>
    <w:p w:rsidR="0011750E" w:rsidRPr="00F71D57" w:rsidRDefault="0011750E" w:rsidP="00F71D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438A">
        <w:rPr>
          <w:rFonts w:ascii="Times New Roman" w:hAnsi="Times New Roman" w:cs="Times New Roman"/>
          <w:b/>
          <w:sz w:val="24"/>
          <w:szCs w:val="24"/>
        </w:rPr>
        <w:t>3</w:t>
      </w:r>
      <w:r w:rsidRPr="00F71D57">
        <w:rPr>
          <w:rFonts w:ascii="Times New Roman" w:hAnsi="Times New Roman" w:cs="Times New Roman"/>
          <w:sz w:val="24"/>
          <w:szCs w:val="24"/>
        </w:rPr>
        <w:t>.Варианты   информирования  потенциальных  потребителей муниципальной услуги( работы)</w:t>
      </w:r>
    </w:p>
    <w:p w:rsidR="0011750E" w:rsidRPr="00F71D57" w:rsidRDefault="0011750E" w:rsidP="00F71D57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11750E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Самообследование учреждения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утвержденной структурой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 раз в год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Средства массовой информации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значимых мероприятиях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полугодие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календарный график;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расписание уроков, кружков, секций;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об экзаменах;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формах обучения; отдыха, питания.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учреждение;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режиме работы библиотеки, медицинского кабинета (при их наличии), столовой;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приемные часы администрации учреждения.</w:t>
            </w:r>
          </w:p>
          <w:p w:rsidR="0011750E" w:rsidRPr="008056A0" w:rsidRDefault="0011750E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 и др. информация по 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11750E" w:rsidRPr="008056A0" w:rsidTr="00C42552">
        <w:tc>
          <w:tcPr>
            <w:tcW w:w="1666" w:type="pct"/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11750E" w:rsidRPr="008056A0" w:rsidRDefault="0011750E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11750E" w:rsidRPr="00F71D57" w:rsidRDefault="0011750E" w:rsidP="00F71D57">
      <w:pPr>
        <w:tabs>
          <w:tab w:val="left" w:pos="6840"/>
          <w:tab w:val="left" w:pos="9540"/>
        </w:tabs>
        <w:spacing w:line="240" w:lineRule="auto"/>
        <w:ind w:hanging="180"/>
        <w:jc w:val="both"/>
        <w:rPr>
          <w:rFonts w:ascii="Times New Roman" w:hAnsi="Times New Roman"/>
          <w:b/>
        </w:rPr>
      </w:pPr>
      <w:r w:rsidRPr="0024438A">
        <w:rPr>
          <w:rFonts w:ascii="Times New Roman" w:hAnsi="Times New Roman"/>
          <w:b/>
          <w:color w:val="000000"/>
        </w:rPr>
        <w:t>5.</w:t>
      </w:r>
      <w:r w:rsidRPr="00F71D57">
        <w:rPr>
          <w:rFonts w:ascii="Times New Roman" w:hAnsi="Times New Roman"/>
          <w:color w:val="000000"/>
        </w:rPr>
        <w:t>Требования к отчетности о выполнении муниципального задания</w:t>
      </w:r>
      <w:r w:rsidRPr="00F71D57">
        <w:rPr>
          <w:rFonts w:ascii="Times New Roman" w:hAnsi="Times New Roman"/>
        </w:rPr>
        <w:t xml:space="preserve"> Образовательная организация предоставляет  отчеты главному распорядителю средств районного бюджета - администрации Кировского муниципального района в установленные сроки.</w:t>
      </w:r>
    </w:p>
    <w:p w:rsidR="0011750E" w:rsidRPr="00F71D57" w:rsidRDefault="0011750E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>5.1.</w:t>
      </w:r>
      <w:r>
        <w:rPr>
          <w:rFonts w:ascii="Times New Roman" w:hAnsi="Times New Roman"/>
          <w:color w:val="000000"/>
        </w:rPr>
        <w:t>П</w:t>
      </w:r>
      <w:r w:rsidRPr="00F71D57">
        <w:rPr>
          <w:rFonts w:ascii="Times New Roman" w:hAnsi="Times New Roman"/>
          <w:color w:val="000000"/>
        </w:rPr>
        <w:t>ериодичность и  сроки представления отчетов о выполнении муниципального задания :</w:t>
      </w:r>
    </w:p>
    <w:p w:rsidR="0011750E" w:rsidRPr="00F71D57" w:rsidRDefault="0011750E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>- первое полугодие, не позднее 15 числа месяца, следующего за   отчетным периодом;</w:t>
      </w:r>
    </w:p>
    <w:p w:rsidR="0011750E" w:rsidRPr="00F71D57" w:rsidRDefault="0011750E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>-9 месяцев текущего года, не позднее 15 числа месяца, следующего за   отчетным периодом;</w:t>
      </w:r>
    </w:p>
    <w:p w:rsidR="0011750E" w:rsidRPr="00F71D57" w:rsidRDefault="0011750E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>- отчетный финансовый год, не позднее 15 января года, следующего за отчётным годом.</w:t>
      </w:r>
    </w:p>
    <w:p w:rsidR="0011750E" w:rsidRPr="00F71D57" w:rsidRDefault="0011750E" w:rsidP="00F71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24438A">
        <w:rPr>
          <w:rFonts w:ascii="Times New Roman" w:hAnsi="Times New Roman"/>
          <w:b/>
          <w:color w:val="000000"/>
        </w:rPr>
        <w:t>5.2</w:t>
      </w:r>
      <w:r>
        <w:rPr>
          <w:rFonts w:ascii="Times New Roman" w:hAnsi="Times New Roman"/>
          <w:color w:val="000000"/>
        </w:rPr>
        <w:t>.</w:t>
      </w:r>
      <w:r w:rsidRPr="00F71D57">
        <w:rPr>
          <w:rFonts w:ascii="Times New Roman" w:hAnsi="Times New Roman"/>
          <w:color w:val="000000"/>
        </w:rPr>
        <w:t>Форма отчета о выполнении муниципального задания (по каждой муниципальной услуге, работе – заполняется отдельно)</w:t>
      </w:r>
    </w:p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451"/>
        <w:gridCol w:w="1471"/>
        <w:gridCol w:w="2218"/>
        <w:gridCol w:w="2218"/>
        <w:gridCol w:w="2938"/>
        <w:gridCol w:w="2454"/>
      </w:tblGrid>
      <w:tr w:rsidR="0011750E" w:rsidRPr="008056A0" w:rsidTr="0024438A">
        <w:trPr>
          <w:trHeight w:val="1065"/>
        </w:trPr>
        <w:tc>
          <w:tcPr>
            <w:tcW w:w="64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451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1471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Единица измерения</w:t>
            </w:r>
          </w:p>
        </w:tc>
        <w:tc>
          <w:tcPr>
            <w:tcW w:w="2218" w:type="dxa"/>
          </w:tcPr>
          <w:p w:rsidR="0011750E" w:rsidRPr="008056A0" w:rsidRDefault="0011750E" w:rsidP="00384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Значение,  утвержденное  в муниципальном задании</w:t>
            </w:r>
          </w:p>
        </w:tc>
        <w:tc>
          <w:tcPr>
            <w:tcW w:w="221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Фактическое значение за отчетный период</w:t>
            </w:r>
          </w:p>
        </w:tc>
        <w:tc>
          <w:tcPr>
            <w:tcW w:w="293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% отклонения и причины отклонения  от плана</w:t>
            </w:r>
          </w:p>
        </w:tc>
        <w:tc>
          <w:tcPr>
            <w:tcW w:w="2454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Источники информации  о фактическом значении показателей</w:t>
            </w:r>
          </w:p>
        </w:tc>
      </w:tr>
      <w:tr w:rsidR="0011750E" w:rsidRPr="008056A0" w:rsidTr="0024438A">
        <w:tc>
          <w:tcPr>
            <w:tcW w:w="15398" w:type="dxa"/>
            <w:gridSpan w:val="7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Наименование  услуги</w:t>
            </w:r>
          </w:p>
        </w:tc>
      </w:tr>
      <w:tr w:rsidR="0011750E" w:rsidRPr="008056A0" w:rsidTr="0024438A">
        <w:tc>
          <w:tcPr>
            <w:tcW w:w="64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1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71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3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4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750E" w:rsidRPr="008056A0" w:rsidTr="0024438A">
        <w:tc>
          <w:tcPr>
            <w:tcW w:w="64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1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71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3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4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750E" w:rsidRPr="008056A0" w:rsidTr="0024438A">
        <w:tc>
          <w:tcPr>
            <w:tcW w:w="15398" w:type="dxa"/>
            <w:gridSpan w:val="7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Наименование  работы</w:t>
            </w:r>
          </w:p>
        </w:tc>
      </w:tr>
      <w:tr w:rsidR="0011750E" w:rsidRPr="008056A0" w:rsidTr="0024438A">
        <w:tc>
          <w:tcPr>
            <w:tcW w:w="64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1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71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38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4" w:type="dxa"/>
          </w:tcPr>
          <w:p w:rsidR="0011750E" w:rsidRPr="008056A0" w:rsidRDefault="0011750E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11750E" w:rsidRDefault="0011750E" w:rsidP="00F71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       </w:t>
      </w:r>
    </w:p>
    <w:p w:rsidR="0011750E" w:rsidRDefault="0011750E" w:rsidP="00F71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  Директор        </w:t>
      </w:r>
      <w:r>
        <w:rPr>
          <w:rFonts w:ascii="Times New Roman" w:hAnsi="Times New Roman"/>
          <w:color w:val="000000"/>
        </w:rPr>
        <w:t xml:space="preserve">                                                                        </w:t>
      </w:r>
      <w:r w:rsidRPr="00F71D57">
        <w:rPr>
          <w:rFonts w:ascii="Times New Roman" w:hAnsi="Times New Roman"/>
          <w:color w:val="000000"/>
        </w:rPr>
        <w:t xml:space="preserve"> ( подпись)                                                              </w:t>
      </w:r>
      <w:r>
        <w:rPr>
          <w:rFonts w:ascii="Times New Roman" w:hAnsi="Times New Roman"/>
          <w:color w:val="000000"/>
        </w:rPr>
        <w:t>Л.В. Алифиренко</w:t>
      </w:r>
      <w:r w:rsidRPr="00F71D57">
        <w:rPr>
          <w:rFonts w:ascii="Times New Roman" w:hAnsi="Times New Roman"/>
          <w:color w:val="000000"/>
        </w:rPr>
        <w:t xml:space="preserve">                                                                      </w:t>
      </w:r>
    </w:p>
    <w:p w:rsidR="0011750E" w:rsidRPr="00F71D57" w:rsidRDefault="0011750E" w:rsidP="00F71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  </w:t>
      </w: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F71D57">
        <w:rPr>
          <w:rFonts w:ascii="Times New Roman" w:hAnsi="Times New Roman"/>
          <w:color w:val="000000"/>
        </w:rPr>
        <w:t>ФИО</w:t>
      </w:r>
    </w:p>
    <w:p w:rsidR="0011750E" w:rsidRDefault="0011750E" w:rsidP="003843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F71D57">
        <w:rPr>
          <w:rFonts w:ascii="Times New Roman" w:hAnsi="Times New Roman"/>
          <w:color w:val="000000"/>
        </w:rPr>
        <w:t>Печать</w:t>
      </w:r>
    </w:p>
    <w:sectPr w:rsidR="0011750E" w:rsidSect="00103EF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empus Sans ITC">
    <w:altName w:val="Courier New"/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0DAE0353"/>
    <w:multiLevelType w:val="hybridMultilevel"/>
    <w:tmpl w:val="41CEE240"/>
    <w:lvl w:ilvl="0" w:tplc="722C84AC">
      <w:start w:val="1"/>
      <w:numFmt w:val="bullet"/>
      <w:lvlText w:val="-"/>
      <w:lvlJc w:val="left"/>
      <w:pPr>
        <w:ind w:left="36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6233AC"/>
    <w:multiLevelType w:val="hybridMultilevel"/>
    <w:tmpl w:val="036A3B2C"/>
    <w:lvl w:ilvl="0" w:tplc="9684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711DB3"/>
    <w:multiLevelType w:val="hybridMultilevel"/>
    <w:tmpl w:val="2488F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D57"/>
    <w:rsid w:val="0000768B"/>
    <w:rsid w:val="00024FB5"/>
    <w:rsid w:val="00091F97"/>
    <w:rsid w:val="00103EF1"/>
    <w:rsid w:val="0011750E"/>
    <w:rsid w:val="00176444"/>
    <w:rsid w:val="00190F8F"/>
    <w:rsid w:val="001B1620"/>
    <w:rsid w:val="001F4F93"/>
    <w:rsid w:val="0020554D"/>
    <w:rsid w:val="0024438A"/>
    <w:rsid w:val="00256888"/>
    <w:rsid w:val="00315A77"/>
    <w:rsid w:val="0038438F"/>
    <w:rsid w:val="003E26D6"/>
    <w:rsid w:val="00444049"/>
    <w:rsid w:val="004862A5"/>
    <w:rsid w:val="00527B99"/>
    <w:rsid w:val="00561EDD"/>
    <w:rsid w:val="005F0980"/>
    <w:rsid w:val="006B4B20"/>
    <w:rsid w:val="006F6738"/>
    <w:rsid w:val="007438B2"/>
    <w:rsid w:val="00766D60"/>
    <w:rsid w:val="00782513"/>
    <w:rsid w:val="007C7A08"/>
    <w:rsid w:val="008056A0"/>
    <w:rsid w:val="00827E19"/>
    <w:rsid w:val="008978E6"/>
    <w:rsid w:val="00947CB7"/>
    <w:rsid w:val="00A359C7"/>
    <w:rsid w:val="00A37820"/>
    <w:rsid w:val="00B57F92"/>
    <w:rsid w:val="00B6367C"/>
    <w:rsid w:val="00B66B60"/>
    <w:rsid w:val="00BB6583"/>
    <w:rsid w:val="00BC1373"/>
    <w:rsid w:val="00BF6468"/>
    <w:rsid w:val="00C42552"/>
    <w:rsid w:val="00C74AFD"/>
    <w:rsid w:val="00C75615"/>
    <w:rsid w:val="00CA0E71"/>
    <w:rsid w:val="00CE4AE5"/>
    <w:rsid w:val="00D513A0"/>
    <w:rsid w:val="00DA6CAC"/>
    <w:rsid w:val="00DE0346"/>
    <w:rsid w:val="00E004B2"/>
    <w:rsid w:val="00E90403"/>
    <w:rsid w:val="00F045CD"/>
    <w:rsid w:val="00F71D57"/>
    <w:rsid w:val="00F9485B"/>
    <w:rsid w:val="00FB41EF"/>
    <w:rsid w:val="00FC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13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F71D5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1D57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onsPlusNonformat">
    <w:name w:val="ConsPlusNonformat"/>
    <w:uiPriority w:val="99"/>
    <w:rsid w:val="00F71D5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F71D5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71D5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71D57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F71D57"/>
    <w:pPr>
      <w:widowControl w:val="0"/>
      <w:autoSpaceDE w:val="0"/>
      <w:autoSpaceDN w:val="0"/>
      <w:adjustRightInd w:val="0"/>
      <w:spacing w:after="0" w:line="299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37">
    <w:name w:val="Font Style37"/>
    <w:uiPriority w:val="99"/>
    <w:rsid w:val="00F71D57"/>
    <w:rPr>
      <w:rFonts w:ascii="Times New Roman" w:hAnsi="Times New Roman"/>
      <w:b/>
      <w:sz w:val="24"/>
    </w:rPr>
  </w:style>
  <w:style w:type="paragraph" w:customStyle="1" w:styleId="ListParagraph1">
    <w:name w:val="List Paragraph1"/>
    <w:basedOn w:val="Normal"/>
    <w:uiPriority w:val="99"/>
    <w:rsid w:val="00F71D57"/>
    <w:pPr>
      <w:ind w:left="720"/>
    </w:pPr>
  </w:style>
  <w:style w:type="paragraph" w:customStyle="1" w:styleId="ConsPlusCell">
    <w:name w:val="ConsPlusCell"/>
    <w:uiPriority w:val="99"/>
    <w:rsid w:val="00F71D5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F71D57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F71D57"/>
    <w:rPr>
      <w:rFonts w:cs="Times New Roman"/>
    </w:rPr>
  </w:style>
  <w:style w:type="character" w:styleId="Hyperlink">
    <w:name w:val="Hyperlink"/>
    <w:basedOn w:val="DefaultParagraphFont"/>
    <w:uiPriority w:val="99"/>
    <w:rsid w:val="00F71D57"/>
    <w:rPr>
      <w:rFonts w:cs="Times New Roman"/>
      <w:color w:val="0000FF"/>
      <w:u w:val="single"/>
    </w:rPr>
  </w:style>
  <w:style w:type="paragraph" w:customStyle="1" w:styleId="headertexttopleveltextcentertext">
    <w:name w:val="headertext topleveltext centertext"/>
    <w:basedOn w:val="Normal"/>
    <w:uiPriority w:val="99"/>
    <w:rsid w:val="00F71D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topleveltextcentertext">
    <w:name w:val="formattext topleveltext centertext"/>
    <w:basedOn w:val="Normal"/>
    <w:uiPriority w:val="99"/>
    <w:rsid w:val="00F71D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F71D57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F71D57"/>
    <w:pPr>
      <w:widowControl w:val="0"/>
      <w:shd w:val="clear" w:color="auto" w:fill="FFFFFF"/>
      <w:spacing w:before="420" w:after="0" w:line="317" w:lineRule="exact"/>
      <w:jc w:val="both"/>
    </w:pPr>
    <w:rPr>
      <w:b/>
      <w:bCs/>
      <w:sz w:val="26"/>
      <w:szCs w:val="26"/>
      <w:shd w:val="clear" w:color="auto" w:fill="FFFFFF"/>
    </w:rPr>
  </w:style>
  <w:style w:type="character" w:customStyle="1" w:styleId="WW8Num1z6">
    <w:name w:val="WW8Num1z6"/>
    <w:uiPriority w:val="99"/>
    <w:rsid w:val="00F71D57"/>
  </w:style>
  <w:style w:type="paragraph" w:styleId="BalloonText">
    <w:name w:val="Balloon Text"/>
    <w:basedOn w:val="Normal"/>
    <w:link w:val="BalloonTextChar"/>
    <w:uiPriority w:val="99"/>
    <w:semiHidden/>
    <w:rsid w:val="00F71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1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42129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9421724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9422557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494225777" TargetMode="External"/><Relationship Id="rId10" Type="http://schemas.openxmlformats.org/officeDocument/2006/relationships/hyperlink" Target="http://docs.cntd.ru/document/4285214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39116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212</TotalTime>
  <Pages>19</Pages>
  <Words>5513</Words>
  <Characters>31429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"ООШ  с.Увальное"</dc:creator>
  <cp:keywords/>
  <dc:description/>
  <cp:lastModifiedBy>Вера</cp:lastModifiedBy>
  <cp:revision>16</cp:revision>
  <dcterms:created xsi:type="dcterms:W3CDTF">2016-12-29T00:09:00Z</dcterms:created>
  <dcterms:modified xsi:type="dcterms:W3CDTF">2016-12-30T00:26:00Z</dcterms:modified>
</cp:coreProperties>
</file>